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99AF5" w14:textId="77777777"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03A7833" w14:textId="77777777"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0E223C82" w14:textId="77777777"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527803FE" w14:textId="77777777"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613E0D06" w14:textId="77777777" w:rsidR="00E521AA" w:rsidRPr="00773DBC" w:rsidRDefault="00E521AA" w:rsidP="00E521AA">
      <w:pPr>
        <w:rPr>
          <w:sz w:val="28"/>
          <w:szCs w:val="28"/>
        </w:rPr>
      </w:pPr>
    </w:p>
    <w:p w14:paraId="248692A5" w14:textId="77777777"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59B49A42" w14:textId="77777777"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008EB969" w14:textId="77777777"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7E6BA60A" w14:textId="77777777" w:rsidR="00E23351" w:rsidRPr="00773DBC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02CDD6FB" w14:textId="77777777" w:rsidR="00E23351" w:rsidRDefault="00E23351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DBD1840" w14:textId="77777777" w:rsidR="006B46EC" w:rsidRPr="00822FA9" w:rsidRDefault="006B46EC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582A84" w14:textId="77777777"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14:paraId="3363DD93" w14:textId="77777777" w:rsidR="00E521AA" w:rsidRDefault="00E521AA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14:paraId="19381F28" w14:textId="77777777" w:rsidR="00E23351" w:rsidRDefault="00E2335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14:paraId="190FF157" w14:textId="77777777" w:rsidR="006B46EC" w:rsidRDefault="006B46EC" w:rsidP="006B46EC">
      <w:pPr>
        <w:pStyle w:val="Style11"/>
        <w:widowControl/>
        <w:jc w:val="left"/>
        <w:rPr>
          <w:sz w:val="28"/>
          <w:szCs w:val="28"/>
        </w:rPr>
      </w:pPr>
    </w:p>
    <w:p w14:paraId="13AA45BD" w14:textId="77777777" w:rsidR="00E521AA" w:rsidRPr="006B46EC" w:rsidRDefault="006B46EC" w:rsidP="006B46EC">
      <w:pPr>
        <w:pStyle w:val="Style11"/>
        <w:widowControl/>
        <w:rPr>
          <w:bCs/>
          <w:sz w:val="28"/>
          <w:szCs w:val="32"/>
        </w:rPr>
      </w:pPr>
      <w:r w:rsidRPr="006B46EC">
        <w:rPr>
          <w:bCs/>
          <w:sz w:val="28"/>
          <w:szCs w:val="32"/>
        </w:rPr>
        <w:t>РАБОЧАЯ ПРОГРАММА</w:t>
      </w:r>
    </w:p>
    <w:p w14:paraId="064220CE" w14:textId="77777777" w:rsidR="00E23351" w:rsidRPr="006B46EC" w:rsidRDefault="00E23351" w:rsidP="006B46EC">
      <w:pPr>
        <w:pStyle w:val="Style11"/>
        <w:widowControl/>
        <w:rPr>
          <w:bCs/>
          <w:sz w:val="28"/>
          <w:szCs w:val="32"/>
        </w:rPr>
      </w:pPr>
    </w:p>
    <w:p w14:paraId="31F13AB4" w14:textId="1D00000E" w:rsidR="00E521AA" w:rsidRPr="003674EF" w:rsidRDefault="003674EF" w:rsidP="006B46E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0217F">
        <w:rPr>
          <w:b/>
          <w:sz w:val="28"/>
          <w:szCs w:val="28"/>
        </w:rPr>
        <w:t xml:space="preserve"> </w:t>
      </w:r>
      <w:r w:rsidR="00984075">
        <w:rPr>
          <w:b/>
          <w:sz w:val="28"/>
          <w:szCs w:val="28"/>
        </w:rPr>
        <w:t>(по</w:t>
      </w:r>
      <w:r w:rsidR="005F522C">
        <w:rPr>
          <w:b/>
          <w:sz w:val="28"/>
          <w:szCs w:val="28"/>
        </w:rPr>
        <w:t xml:space="preserve"> профилю специальности)</w:t>
      </w:r>
    </w:p>
    <w:p w14:paraId="0E65EA41" w14:textId="77777777" w:rsidR="00E521AA" w:rsidRPr="00E23351" w:rsidRDefault="00E23351" w:rsidP="006B46E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E23351">
        <w:rPr>
          <w:b/>
          <w:sz w:val="28"/>
          <w:szCs w:val="28"/>
        </w:rPr>
        <w:t xml:space="preserve">по ПМ.01 </w:t>
      </w:r>
      <w:r w:rsidR="009B64CF">
        <w:rPr>
          <w:rStyle w:val="FontStyle53"/>
          <w:sz w:val="28"/>
          <w:szCs w:val="28"/>
        </w:rPr>
        <w:t>Творческая и художественно-проектная деятельность в области культуры и искусства</w:t>
      </w:r>
    </w:p>
    <w:p w14:paraId="76D87170" w14:textId="77777777" w:rsidR="006B46EC" w:rsidRPr="006B46EC" w:rsidRDefault="006B46EC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8"/>
        </w:rPr>
      </w:pPr>
    </w:p>
    <w:p w14:paraId="6884CDDF" w14:textId="77777777" w:rsidR="00E521AA" w:rsidRPr="006B46EC" w:rsidRDefault="009B64CF" w:rsidP="006B46EC">
      <w:pPr>
        <w:pStyle w:val="Style15"/>
        <w:tabs>
          <w:tab w:val="left" w:leader="underscore" w:pos="9856"/>
        </w:tabs>
        <w:jc w:val="center"/>
        <w:rPr>
          <w:rStyle w:val="FontStyle53"/>
          <w:b w:val="0"/>
          <w:sz w:val="24"/>
          <w:szCs w:val="28"/>
        </w:rPr>
      </w:pPr>
      <w:r>
        <w:rPr>
          <w:rStyle w:val="FontStyle53"/>
          <w:b w:val="0"/>
          <w:sz w:val="24"/>
          <w:szCs w:val="28"/>
        </w:rPr>
        <w:t>Специальность: 54.02.01 Дизайн (по отраслям)</w:t>
      </w:r>
    </w:p>
    <w:p w14:paraId="49DACB56" w14:textId="77777777" w:rsidR="00E521AA" w:rsidRPr="00773DBC" w:rsidRDefault="00E521AA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14:paraId="69B78E96" w14:textId="77777777" w:rsidR="00E521AA" w:rsidRPr="00773DBC" w:rsidRDefault="00E521AA" w:rsidP="006B46EC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1E6035C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301BA55B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FA37218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C5CDAFC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149CE57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77D9C73" w14:textId="77777777"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78E7AE22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B104932" w14:textId="77777777"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AD4E88A" w14:textId="77777777"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4E9ED33" w14:textId="77777777"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D3D62C5" w14:textId="77777777"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702DD9B" w14:textId="77777777"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3FC6C6F" w14:textId="77777777"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5D8B219" w14:textId="77777777"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5351F69" w14:textId="77777777"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202A6B4" w14:textId="77777777"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AC24400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9B76A1A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 xml:space="preserve">ос. </w:t>
      </w:r>
      <w:proofErr w:type="spellStart"/>
      <w:r w:rsidRPr="00773DBC">
        <w:rPr>
          <w:rStyle w:val="FontStyle53"/>
          <w:b w:val="0"/>
          <w:sz w:val="28"/>
          <w:szCs w:val="28"/>
        </w:rPr>
        <w:t>Электроизолятор</w:t>
      </w:r>
      <w:proofErr w:type="spellEnd"/>
      <w:r w:rsidR="009B64CF">
        <w:rPr>
          <w:rStyle w:val="FontStyle53"/>
          <w:b w:val="0"/>
          <w:sz w:val="28"/>
          <w:szCs w:val="28"/>
        </w:rPr>
        <w:t>,</w:t>
      </w:r>
    </w:p>
    <w:p w14:paraId="7C6E2076" w14:textId="373833B3" w:rsidR="006B46EC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B46EC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FA79DE">
        <w:rPr>
          <w:rStyle w:val="FontStyle53"/>
          <w:b w:val="0"/>
          <w:sz w:val="28"/>
          <w:szCs w:val="28"/>
        </w:rPr>
        <w:t>24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14:paraId="27E057D7" w14:textId="61890652" w:rsidR="00B23CB0" w:rsidRDefault="00B23CB0" w:rsidP="00B23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Рабочая п</w:t>
      </w:r>
      <w:r>
        <w:rPr>
          <w:sz w:val="28"/>
          <w:szCs w:val="28"/>
        </w:rPr>
        <w:t xml:space="preserve">рограмма разработана в соответствии с </w:t>
      </w:r>
      <w:r w:rsidR="00154EA0">
        <w:rPr>
          <w:sz w:val="28"/>
          <w:szCs w:val="28"/>
        </w:rPr>
        <w:t>ФГОС СПО</w:t>
      </w:r>
      <w:r>
        <w:rPr>
          <w:sz w:val="28"/>
          <w:szCs w:val="28"/>
        </w:rPr>
        <w:t xml:space="preserve"> по специальности 54.02.01 Дизайн (по отраслям) </w:t>
      </w:r>
      <w:r w:rsidR="001663E3">
        <w:rPr>
          <w:sz w:val="28"/>
          <w:szCs w:val="28"/>
        </w:rPr>
        <w:t>утверждён</w:t>
      </w:r>
      <w:r>
        <w:rPr>
          <w:sz w:val="28"/>
          <w:szCs w:val="28"/>
        </w:rPr>
        <w:t xml:space="preserve"> </w:t>
      </w:r>
      <w:r w:rsidR="00154EA0">
        <w:rPr>
          <w:sz w:val="28"/>
          <w:szCs w:val="28"/>
        </w:rPr>
        <w:t>приказом Министерства</w:t>
      </w:r>
      <w:r>
        <w:rPr>
          <w:sz w:val="28"/>
          <w:szCs w:val="28"/>
        </w:rPr>
        <w:t xml:space="preserve"> образования и науки РФ от </w:t>
      </w:r>
      <w:r w:rsidR="00F13788" w:rsidRPr="00D53AFB">
        <w:rPr>
          <w:sz w:val="28"/>
          <w:szCs w:val="28"/>
        </w:rPr>
        <w:t>«</w:t>
      </w:r>
      <w:r w:rsidR="00AA3CA4">
        <w:rPr>
          <w:sz w:val="28"/>
          <w:szCs w:val="28"/>
        </w:rPr>
        <w:t>5</w:t>
      </w:r>
      <w:r w:rsidR="00F13788" w:rsidRPr="00D53AFB">
        <w:rPr>
          <w:sz w:val="28"/>
          <w:szCs w:val="28"/>
        </w:rPr>
        <w:t xml:space="preserve">» </w:t>
      </w:r>
      <w:r w:rsidR="00AA3CA4">
        <w:rPr>
          <w:sz w:val="28"/>
          <w:szCs w:val="28"/>
        </w:rPr>
        <w:t>мая</w:t>
      </w:r>
      <w:r w:rsidR="00F13788">
        <w:rPr>
          <w:sz w:val="28"/>
          <w:szCs w:val="28"/>
        </w:rPr>
        <w:t xml:space="preserve"> 20</w:t>
      </w:r>
      <w:r w:rsidR="00AA3CA4">
        <w:rPr>
          <w:sz w:val="28"/>
          <w:szCs w:val="28"/>
        </w:rPr>
        <w:t>22</w:t>
      </w:r>
      <w:r w:rsidR="00F13788">
        <w:rPr>
          <w:sz w:val="28"/>
          <w:szCs w:val="28"/>
        </w:rPr>
        <w:t xml:space="preserve"> </w:t>
      </w:r>
      <w:r w:rsidR="00F13788" w:rsidRPr="00D53AFB">
        <w:rPr>
          <w:sz w:val="28"/>
          <w:szCs w:val="28"/>
        </w:rPr>
        <w:t xml:space="preserve">г. № </w:t>
      </w:r>
      <w:r w:rsidR="00AA3CA4">
        <w:rPr>
          <w:sz w:val="28"/>
          <w:szCs w:val="28"/>
        </w:rPr>
        <w:t>308.</w:t>
      </w:r>
    </w:p>
    <w:p w14:paraId="14BE1C8F" w14:textId="77777777" w:rsidR="001663E3" w:rsidRDefault="001663E3" w:rsidP="00B23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</w:p>
    <w:p w14:paraId="64968814" w14:textId="77777777" w:rsidR="00B23CB0" w:rsidRDefault="00B23CB0" w:rsidP="00B23CB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1A49066" w14:textId="77777777" w:rsidR="001663E3" w:rsidRPr="00D02763" w:rsidRDefault="001663E3" w:rsidP="001663E3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D02763">
        <w:rPr>
          <w:spacing w:val="-8"/>
          <w:sz w:val="28"/>
          <w:szCs w:val="28"/>
          <w:highlight w:val="white"/>
        </w:rPr>
        <w:t>Рассмотрено</w:t>
      </w:r>
      <w:r>
        <w:rPr>
          <w:spacing w:val="-8"/>
          <w:sz w:val="28"/>
          <w:szCs w:val="28"/>
          <w:highlight w:val="white"/>
        </w:rPr>
        <w:t xml:space="preserve"> н</w:t>
      </w:r>
      <w:r w:rsidRPr="00D02763">
        <w:rPr>
          <w:spacing w:val="-8"/>
          <w:sz w:val="28"/>
          <w:szCs w:val="28"/>
          <w:highlight w:val="white"/>
        </w:rPr>
        <w:t>а заседании цикловой комиссии</w:t>
      </w:r>
      <w:r>
        <w:rPr>
          <w:spacing w:val="-8"/>
          <w:sz w:val="28"/>
          <w:szCs w:val="28"/>
          <w:highlight w:val="white"/>
        </w:rPr>
        <w:t xml:space="preserve"> </w:t>
      </w:r>
    </w:p>
    <w:p w14:paraId="21443BE6" w14:textId="02241C45" w:rsidR="001663E3" w:rsidRPr="00D02763" w:rsidRDefault="001663E3" w:rsidP="001663E3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>
        <w:rPr>
          <w:spacing w:val="-8"/>
          <w:sz w:val="28"/>
          <w:szCs w:val="28"/>
          <w:highlight w:val="white"/>
        </w:rPr>
        <w:t>Протокол № 1</w:t>
      </w:r>
      <w:r w:rsidR="00FA79DE">
        <w:rPr>
          <w:spacing w:val="-8"/>
          <w:sz w:val="28"/>
          <w:szCs w:val="28"/>
          <w:highlight w:val="white"/>
        </w:rPr>
        <w:t>1</w:t>
      </w:r>
    </w:p>
    <w:p w14:paraId="51BAABCA" w14:textId="5AC30B14" w:rsidR="001663E3" w:rsidRPr="00D02763" w:rsidRDefault="001663E3" w:rsidP="001663E3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proofErr w:type="gramStart"/>
      <w:r w:rsidRPr="00D02763">
        <w:rPr>
          <w:spacing w:val="-5"/>
          <w:sz w:val="28"/>
          <w:szCs w:val="28"/>
          <w:highlight w:val="white"/>
        </w:rPr>
        <w:t>от  «</w:t>
      </w:r>
      <w:proofErr w:type="gramEnd"/>
      <w:r w:rsidR="00FA79DE">
        <w:rPr>
          <w:spacing w:val="-5"/>
          <w:sz w:val="28"/>
          <w:szCs w:val="28"/>
          <w:highlight w:val="white"/>
        </w:rPr>
        <w:t>14</w:t>
      </w:r>
      <w:r w:rsidRPr="00D02763">
        <w:rPr>
          <w:spacing w:val="-5"/>
          <w:sz w:val="28"/>
          <w:szCs w:val="28"/>
          <w:highlight w:val="white"/>
        </w:rPr>
        <w:t xml:space="preserve">» </w:t>
      </w:r>
      <w:r w:rsidR="00FA79DE">
        <w:rPr>
          <w:spacing w:val="-5"/>
          <w:sz w:val="28"/>
          <w:szCs w:val="28"/>
          <w:highlight w:val="white"/>
        </w:rPr>
        <w:t>июня</w:t>
      </w:r>
      <w:r>
        <w:rPr>
          <w:spacing w:val="-5"/>
          <w:sz w:val="28"/>
          <w:szCs w:val="28"/>
          <w:highlight w:val="white"/>
        </w:rPr>
        <w:t xml:space="preserve"> </w:t>
      </w:r>
      <w:r w:rsidRPr="00D02763">
        <w:rPr>
          <w:spacing w:val="-5"/>
          <w:sz w:val="28"/>
          <w:szCs w:val="28"/>
          <w:highlight w:val="white"/>
        </w:rPr>
        <w:t>20</w:t>
      </w:r>
      <w:r w:rsidR="00FA79DE">
        <w:rPr>
          <w:spacing w:val="-5"/>
          <w:sz w:val="28"/>
          <w:szCs w:val="28"/>
          <w:highlight w:val="white"/>
        </w:rPr>
        <w:t>24</w:t>
      </w:r>
      <w:r w:rsidRPr="00D02763">
        <w:rPr>
          <w:spacing w:val="-5"/>
          <w:sz w:val="28"/>
          <w:szCs w:val="28"/>
          <w:highlight w:val="white"/>
        </w:rPr>
        <w:t xml:space="preserve"> г.</w:t>
      </w:r>
    </w:p>
    <w:p w14:paraId="015D436F" w14:textId="77777777" w:rsidR="001663E3" w:rsidRPr="00D02763" w:rsidRDefault="001663E3" w:rsidP="001663E3">
      <w:pPr>
        <w:suppressAutoHyphens/>
        <w:jc w:val="both"/>
        <w:rPr>
          <w:i/>
          <w:spacing w:val="-8"/>
          <w:sz w:val="28"/>
          <w:szCs w:val="28"/>
        </w:rPr>
      </w:pPr>
      <w:r w:rsidRPr="00D02763">
        <w:rPr>
          <w:spacing w:val="-8"/>
          <w:sz w:val="28"/>
          <w:szCs w:val="28"/>
          <w:highlight w:val="white"/>
        </w:rPr>
        <w:t>Председатель ЦК</w:t>
      </w:r>
    </w:p>
    <w:p w14:paraId="71F0A96D" w14:textId="77777777" w:rsidR="001663E3" w:rsidRDefault="001663E3" w:rsidP="00166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>Акав Е.С</w:t>
      </w:r>
      <w:r w:rsidRPr="00D02763">
        <w:rPr>
          <w:sz w:val="28"/>
          <w:szCs w:val="28"/>
        </w:rPr>
        <w:t>.____________</w:t>
      </w:r>
    </w:p>
    <w:p w14:paraId="38A0ABF7" w14:textId="77777777" w:rsidR="001663E3" w:rsidRDefault="001663E3" w:rsidP="00166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(подпись)</w:t>
      </w:r>
    </w:p>
    <w:p w14:paraId="06F2015E" w14:textId="77777777" w:rsidR="001663E3" w:rsidRDefault="001663E3" w:rsidP="00166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2B3670" w14:textId="77777777" w:rsidR="001663E3" w:rsidRDefault="001663E3" w:rsidP="0016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BF81782" w14:textId="77777777" w:rsidR="001663E3" w:rsidRDefault="001663E3" w:rsidP="0016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7AABA2E" w14:textId="77777777" w:rsidR="001663E3" w:rsidRPr="00D02763" w:rsidRDefault="001663E3" w:rsidP="0016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2763">
        <w:rPr>
          <w:sz w:val="28"/>
          <w:szCs w:val="28"/>
        </w:rPr>
        <w:t>Автор</w:t>
      </w:r>
      <w:r>
        <w:rPr>
          <w:sz w:val="28"/>
          <w:szCs w:val="28"/>
        </w:rPr>
        <w:t xml:space="preserve"> - составитель</w:t>
      </w:r>
      <w:r w:rsidRPr="006F5691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Ворохиди</w:t>
      </w:r>
      <w:proofErr w:type="spellEnd"/>
      <w:r>
        <w:rPr>
          <w:sz w:val="28"/>
          <w:szCs w:val="28"/>
        </w:rPr>
        <w:t xml:space="preserve"> Наталия Юрьевна</w:t>
      </w:r>
      <w:r w:rsidRPr="006F56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02763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>к</w:t>
      </w:r>
      <w:r w:rsidRPr="00D02763">
        <w:rPr>
          <w:sz w:val="28"/>
          <w:szCs w:val="28"/>
        </w:rPr>
        <w:t xml:space="preserve">олледжа </w:t>
      </w:r>
      <w:r>
        <w:rPr>
          <w:sz w:val="28"/>
          <w:szCs w:val="28"/>
        </w:rPr>
        <w:t>ФГБОУ ВО «ГГУ».</w:t>
      </w:r>
    </w:p>
    <w:p w14:paraId="2557F4C5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A55EAC1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D1BC901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DFAEB80" w14:textId="77777777"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1E2979EC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8372648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6C45FF0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6A1547A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632A171" w14:textId="77777777"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F682CB7" w14:textId="77777777" w:rsidR="00134D6C" w:rsidRPr="00A20A8B" w:rsidRDefault="00FF6AC7" w:rsidP="00134D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Cs/>
          <w:i/>
        </w:rPr>
        <w:br w:type="page"/>
      </w:r>
    </w:p>
    <w:p w14:paraId="4A8838F4" w14:textId="77777777" w:rsidR="00A5327D" w:rsidRDefault="00FF6AC7" w:rsidP="003674EF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паспорт ПРОГРАММЫ </w:t>
      </w:r>
      <w:r w:rsidR="0094264E">
        <w:rPr>
          <w:b/>
          <w:caps/>
          <w:sz w:val="28"/>
          <w:szCs w:val="28"/>
        </w:rPr>
        <w:t>производственной</w:t>
      </w:r>
      <w:r w:rsidR="003674EF" w:rsidRPr="003674EF">
        <w:rPr>
          <w:b/>
          <w:caps/>
          <w:sz w:val="28"/>
          <w:szCs w:val="28"/>
        </w:rPr>
        <w:t xml:space="preserve"> практики</w:t>
      </w:r>
      <w:r w:rsidR="0094264E">
        <w:rPr>
          <w:b/>
          <w:caps/>
          <w:sz w:val="28"/>
          <w:szCs w:val="28"/>
        </w:rPr>
        <w:t xml:space="preserve"> (по профилю специальности)</w:t>
      </w:r>
    </w:p>
    <w:p w14:paraId="66FDC5A0" w14:textId="77777777" w:rsidR="0094264E" w:rsidRPr="003674EF" w:rsidRDefault="0094264E" w:rsidP="009426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sz w:val="28"/>
          <w:szCs w:val="28"/>
        </w:rPr>
      </w:pPr>
    </w:p>
    <w:p w14:paraId="309374ED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  <w:r w:rsidR="008620B1">
        <w:rPr>
          <w:b/>
          <w:sz w:val="28"/>
          <w:szCs w:val="28"/>
        </w:rPr>
        <w:t xml:space="preserve"> производственной</w:t>
      </w:r>
      <w:r w:rsidR="00995E84">
        <w:rPr>
          <w:b/>
          <w:sz w:val="28"/>
          <w:szCs w:val="28"/>
        </w:rPr>
        <w:t xml:space="preserve"> </w:t>
      </w:r>
      <w:r w:rsidR="008620B1">
        <w:rPr>
          <w:b/>
          <w:sz w:val="28"/>
          <w:szCs w:val="28"/>
        </w:rPr>
        <w:t>практики</w:t>
      </w:r>
      <w:r w:rsidR="009B64CF">
        <w:rPr>
          <w:b/>
          <w:sz w:val="28"/>
          <w:szCs w:val="28"/>
        </w:rPr>
        <w:t xml:space="preserve"> (</w:t>
      </w:r>
      <w:r w:rsidR="0094264E">
        <w:rPr>
          <w:b/>
          <w:sz w:val="28"/>
          <w:szCs w:val="28"/>
        </w:rPr>
        <w:t>по профилю специальности)</w:t>
      </w:r>
    </w:p>
    <w:p w14:paraId="23F96DDC" w14:textId="5A240EA4" w:rsidR="00E23351" w:rsidRDefault="00E23351" w:rsidP="00B21E3D">
      <w:pPr>
        <w:pStyle w:val="Style15"/>
        <w:tabs>
          <w:tab w:val="left" w:leader="underscore" w:pos="9856"/>
        </w:tabs>
        <w:ind w:firstLine="709"/>
        <w:rPr>
          <w:rStyle w:val="FontStyle53"/>
          <w:b w:val="0"/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</w:t>
      </w:r>
      <w:r w:rsidR="0094264E">
        <w:rPr>
          <w:sz w:val="28"/>
          <w:szCs w:val="28"/>
        </w:rPr>
        <w:t>производственной практик</w:t>
      </w:r>
      <w:r w:rsidR="00B91BA7">
        <w:rPr>
          <w:sz w:val="28"/>
          <w:szCs w:val="28"/>
        </w:rPr>
        <w:t>и</w:t>
      </w:r>
      <w:r>
        <w:rPr>
          <w:sz w:val="28"/>
          <w:szCs w:val="28"/>
        </w:rPr>
        <w:t xml:space="preserve"> является частью </w:t>
      </w:r>
      <w:r w:rsidRPr="00A20A8B">
        <w:rPr>
          <w:sz w:val="28"/>
          <w:szCs w:val="28"/>
        </w:rPr>
        <w:t>программы</w:t>
      </w:r>
      <w:r w:rsidR="00995E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подготовки специалистов среднего звена </w:t>
      </w:r>
      <w:r w:rsidRPr="006006DE">
        <w:rPr>
          <w:sz w:val="28"/>
          <w:szCs w:val="28"/>
        </w:rPr>
        <w:t xml:space="preserve">в соответствии с ФГОС СПО </w:t>
      </w:r>
      <w:r w:rsidR="009B64CF" w:rsidRPr="009B64CF">
        <w:rPr>
          <w:rStyle w:val="FontStyle53"/>
          <w:b w:val="0"/>
          <w:sz w:val="28"/>
          <w:szCs w:val="28"/>
        </w:rPr>
        <w:t>54.02.01 Дизайн (по отраслям)</w:t>
      </w:r>
      <w:r w:rsidR="009B64CF">
        <w:rPr>
          <w:rStyle w:val="FontStyle53"/>
          <w:b w:val="0"/>
          <w:sz w:val="28"/>
          <w:szCs w:val="28"/>
        </w:rPr>
        <w:t>.</w:t>
      </w:r>
    </w:p>
    <w:p w14:paraId="32F84885" w14:textId="77777777" w:rsidR="00405F60" w:rsidRPr="008620B1" w:rsidRDefault="00A5327D" w:rsidP="00862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A5327D">
        <w:rPr>
          <w:sz w:val="28"/>
          <w:szCs w:val="28"/>
        </w:rPr>
        <w:t>Рабочая программа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</w:t>
      </w:r>
      <w:r w:rsidR="009B64CF">
        <w:rPr>
          <w:sz w:val="28"/>
          <w:szCs w:val="28"/>
        </w:rPr>
        <w:t>.</w:t>
      </w:r>
    </w:p>
    <w:p w14:paraId="7A02E79C" w14:textId="77777777" w:rsidR="00E23351" w:rsidRDefault="00E2335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C7C4EF2" w14:textId="77777777" w:rsidR="00DF4E91" w:rsidRPr="00FE25B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E25B7">
        <w:rPr>
          <w:b/>
          <w:sz w:val="28"/>
          <w:szCs w:val="28"/>
        </w:rPr>
        <w:t>1.</w:t>
      </w:r>
      <w:r w:rsidR="00FF6AC7" w:rsidRPr="00FE25B7">
        <w:rPr>
          <w:b/>
          <w:sz w:val="28"/>
          <w:szCs w:val="28"/>
        </w:rPr>
        <w:t>2. Место</w:t>
      </w:r>
      <w:r w:rsidR="0094264E">
        <w:rPr>
          <w:b/>
          <w:sz w:val="28"/>
          <w:szCs w:val="28"/>
        </w:rPr>
        <w:t xml:space="preserve"> производственной</w:t>
      </w:r>
      <w:r w:rsidR="00995E84">
        <w:rPr>
          <w:b/>
          <w:sz w:val="28"/>
          <w:szCs w:val="28"/>
        </w:rPr>
        <w:t xml:space="preserve"> </w:t>
      </w:r>
      <w:r w:rsidR="0094264E">
        <w:rPr>
          <w:b/>
          <w:sz w:val="28"/>
          <w:szCs w:val="28"/>
        </w:rPr>
        <w:t>практики</w:t>
      </w:r>
      <w:r w:rsidR="00FF6AC7" w:rsidRPr="00FE25B7">
        <w:rPr>
          <w:b/>
          <w:sz w:val="28"/>
          <w:szCs w:val="28"/>
        </w:rPr>
        <w:t xml:space="preserve"> в структуре </w:t>
      </w:r>
      <w:r w:rsidR="000D5CDF" w:rsidRPr="00FE25B7">
        <w:rPr>
          <w:b/>
          <w:sz w:val="28"/>
          <w:szCs w:val="28"/>
        </w:rPr>
        <w:t xml:space="preserve">основной </w:t>
      </w:r>
      <w:r w:rsidR="00FF6AC7" w:rsidRPr="00FE25B7">
        <w:rPr>
          <w:b/>
          <w:sz w:val="28"/>
          <w:szCs w:val="28"/>
        </w:rPr>
        <w:t>профессионал</w:t>
      </w:r>
      <w:r w:rsidR="002830A1" w:rsidRPr="00FE25B7">
        <w:rPr>
          <w:b/>
          <w:sz w:val="28"/>
          <w:szCs w:val="28"/>
        </w:rPr>
        <w:t>ьной образовательной программы</w:t>
      </w:r>
    </w:p>
    <w:p w14:paraId="27ED7CBF" w14:textId="62A0D186" w:rsidR="009B64CF" w:rsidRPr="009B64CF" w:rsidRDefault="005F522C" w:rsidP="00B21E3D">
      <w:pPr>
        <w:tabs>
          <w:tab w:val="left" w:pos="680"/>
          <w:tab w:val="left" w:pos="851"/>
        </w:tabs>
        <w:ind w:firstLine="709"/>
        <w:jc w:val="both"/>
        <w:rPr>
          <w:b/>
          <w:sz w:val="28"/>
          <w:szCs w:val="28"/>
        </w:rPr>
      </w:pPr>
      <w:r w:rsidRPr="005F522C">
        <w:rPr>
          <w:sz w:val="28"/>
          <w:szCs w:val="28"/>
        </w:rPr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 профессионального модуля ПМ 01.</w:t>
      </w:r>
      <w:r w:rsidR="0045551E">
        <w:rPr>
          <w:sz w:val="28"/>
          <w:szCs w:val="28"/>
        </w:rPr>
        <w:t xml:space="preserve"> </w:t>
      </w:r>
      <w:r w:rsidR="009B64CF" w:rsidRPr="009B64CF">
        <w:rPr>
          <w:rStyle w:val="FontStyle53"/>
          <w:b w:val="0"/>
          <w:sz w:val="28"/>
          <w:szCs w:val="28"/>
        </w:rPr>
        <w:t>Творческая и художественно-проектная деятельность в области культуры и искусства</w:t>
      </w:r>
      <w:r w:rsidR="004D5ADF">
        <w:rPr>
          <w:rStyle w:val="FontStyle53"/>
          <w:b w:val="0"/>
          <w:sz w:val="28"/>
          <w:szCs w:val="28"/>
        </w:rPr>
        <w:t>.</w:t>
      </w:r>
    </w:p>
    <w:p w14:paraId="5CD77544" w14:textId="77777777" w:rsidR="00E23351" w:rsidRPr="00A20A8B" w:rsidRDefault="00E23351" w:rsidP="009B64CF">
      <w:pPr>
        <w:ind w:firstLine="708"/>
        <w:jc w:val="both"/>
        <w:rPr>
          <w:b/>
        </w:rPr>
      </w:pPr>
    </w:p>
    <w:p w14:paraId="50BA8F4A" w14:textId="77777777" w:rsidR="001D0E7B" w:rsidRPr="00F55616" w:rsidRDefault="00E23351" w:rsidP="00E23351">
      <w:pPr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</w:t>
      </w:r>
      <w:r w:rsidR="00B06A4C" w:rsidRPr="00F55616">
        <w:rPr>
          <w:b/>
          <w:sz w:val="28"/>
          <w:szCs w:val="28"/>
        </w:rPr>
        <w:t xml:space="preserve">Цели и задачи </w:t>
      </w:r>
      <w:r w:rsidR="00B104F0" w:rsidRPr="00F55616">
        <w:rPr>
          <w:b/>
          <w:sz w:val="28"/>
          <w:szCs w:val="28"/>
        </w:rPr>
        <w:t>практики</w:t>
      </w:r>
      <w:r w:rsidR="002830A1" w:rsidRPr="00F55616">
        <w:rPr>
          <w:b/>
          <w:sz w:val="28"/>
          <w:szCs w:val="28"/>
        </w:rPr>
        <w:t>–</w:t>
      </w:r>
      <w:r w:rsidR="00B06A4C" w:rsidRPr="00F55616">
        <w:rPr>
          <w:b/>
          <w:sz w:val="28"/>
          <w:szCs w:val="28"/>
        </w:rPr>
        <w:t xml:space="preserve"> тр</w:t>
      </w:r>
      <w:r w:rsidR="00B104F0" w:rsidRPr="00F55616">
        <w:rPr>
          <w:b/>
          <w:sz w:val="28"/>
          <w:szCs w:val="28"/>
        </w:rPr>
        <w:t>ебования к результатам освоения</w:t>
      </w:r>
      <w:r w:rsidR="00FF6AC7" w:rsidRPr="00F55616">
        <w:rPr>
          <w:b/>
          <w:sz w:val="28"/>
          <w:szCs w:val="28"/>
        </w:rPr>
        <w:t>:</w:t>
      </w:r>
    </w:p>
    <w:p w14:paraId="2017DEB4" w14:textId="47562F72" w:rsidR="009B64CF" w:rsidRDefault="000B1764" w:rsidP="00B21E3D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75A9" w:rsidRPr="008375A9">
        <w:rPr>
          <w:sz w:val="28"/>
          <w:szCs w:val="28"/>
        </w:rPr>
        <w:t>В результате изучения профессионального модуля студент должен освоить основной вид деятельности «</w:t>
      </w:r>
      <w:r w:rsidR="008375A9" w:rsidRPr="009B64CF">
        <w:rPr>
          <w:rStyle w:val="FontStyle53"/>
          <w:b w:val="0"/>
          <w:sz w:val="28"/>
          <w:szCs w:val="28"/>
        </w:rPr>
        <w:t>Творческая и художественно-проектная деятельность в области культуры и искусства</w:t>
      </w:r>
      <w:r w:rsidR="008375A9" w:rsidRPr="008375A9">
        <w:rPr>
          <w:sz w:val="28"/>
          <w:szCs w:val="28"/>
        </w:rPr>
        <w:t xml:space="preserve">» и соответствующие ему </w:t>
      </w:r>
      <w:r w:rsidR="00210403" w:rsidRPr="008375A9">
        <w:rPr>
          <w:sz w:val="28"/>
          <w:szCs w:val="28"/>
        </w:rPr>
        <w:t>профессиональные</w:t>
      </w:r>
      <w:r w:rsidR="00210403">
        <w:rPr>
          <w:sz w:val="28"/>
          <w:szCs w:val="28"/>
        </w:rPr>
        <w:t xml:space="preserve"> и</w:t>
      </w:r>
      <w:r w:rsidR="00210403" w:rsidRPr="008375A9">
        <w:rPr>
          <w:sz w:val="28"/>
          <w:szCs w:val="28"/>
        </w:rPr>
        <w:t xml:space="preserve"> </w:t>
      </w:r>
      <w:r w:rsidR="00210403">
        <w:rPr>
          <w:sz w:val="28"/>
          <w:szCs w:val="28"/>
        </w:rPr>
        <w:t xml:space="preserve">общие </w:t>
      </w:r>
      <w:r w:rsidR="008375A9" w:rsidRPr="008375A9">
        <w:rPr>
          <w:sz w:val="28"/>
          <w:szCs w:val="28"/>
        </w:rPr>
        <w:t>компетенции:</w:t>
      </w:r>
      <w:r w:rsidR="008375A9">
        <w:rPr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8375A9" w:rsidRPr="00FD65F4" w14:paraId="7EF34D96" w14:textId="77777777" w:rsidTr="005C7DF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98DCF" w14:textId="77777777" w:rsidR="008375A9" w:rsidRPr="00FD65F4" w:rsidRDefault="008375A9" w:rsidP="005C7DF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1F079" w14:textId="77777777" w:rsidR="008375A9" w:rsidRPr="00FD65F4" w:rsidRDefault="008375A9" w:rsidP="005C7DF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8375A9" w:rsidRPr="004415ED" w14:paraId="43BCA1E7" w14:textId="77777777" w:rsidTr="005C7DF0">
        <w:tc>
          <w:tcPr>
            <w:tcW w:w="833" w:type="pct"/>
            <w:tcBorders>
              <w:top w:val="single" w:sz="4" w:space="0" w:color="auto"/>
              <w:left w:val="single" w:sz="12" w:space="0" w:color="auto"/>
            </w:tcBorders>
          </w:tcPr>
          <w:p w14:paraId="56F46874" w14:textId="77777777" w:rsidR="008375A9" w:rsidRPr="004415ED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4167" w:type="pct"/>
            <w:tcBorders>
              <w:top w:val="single" w:sz="4" w:space="0" w:color="auto"/>
              <w:right w:val="single" w:sz="12" w:space="0" w:color="auto"/>
            </w:tcBorders>
          </w:tcPr>
          <w:p w14:paraId="795818CE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295EFD">
              <w:rPr>
                <w:sz w:val="28"/>
                <w:szCs w:val="28"/>
              </w:rPr>
              <w:t>Изображать человека и окружающую среду визуально-графическими средствами.</w:t>
            </w:r>
          </w:p>
        </w:tc>
      </w:tr>
      <w:tr w:rsidR="008375A9" w:rsidRPr="004415ED" w14:paraId="656AA05D" w14:textId="77777777" w:rsidTr="005C7DF0">
        <w:trPr>
          <w:trHeight w:val="703"/>
        </w:trPr>
        <w:tc>
          <w:tcPr>
            <w:tcW w:w="833" w:type="pct"/>
            <w:tcBorders>
              <w:left w:val="single" w:sz="12" w:space="0" w:color="auto"/>
            </w:tcBorders>
          </w:tcPr>
          <w:p w14:paraId="369BF98E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1.2. </w:t>
            </w:r>
          </w:p>
          <w:p w14:paraId="18C17FE0" w14:textId="77777777" w:rsidR="008375A9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2536C32" w14:textId="77777777" w:rsidR="008375A9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95EFD">
              <w:rPr>
                <w:bCs/>
                <w:color w:val="000000"/>
                <w:sz w:val="28"/>
                <w:szCs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295EFD">
              <w:rPr>
                <w:bCs/>
                <w:color w:val="000000"/>
                <w:sz w:val="28"/>
                <w:szCs w:val="28"/>
              </w:rPr>
              <w:t>предпроектные</w:t>
            </w:r>
            <w:proofErr w:type="spellEnd"/>
            <w:r w:rsidRPr="00295EFD">
              <w:rPr>
                <w:bCs/>
                <w:color w:val="000000"/>
                <w:sz w:val="28"/>
                <w:szCs w:val="28"/>
              </w:rPr>
              <w:t xml:space="preserve"> исследования.</w:t>
            </w:r>
          </w:p>
        </w:tc>
      </w:tr>
      <w:tr w:rsidR="008375A9" w:rsidRPr="004415ED" w14:paraId="2C2E5A66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469706B2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1.3. </w:t>
            </w:r>
          </w:p>
          <w:p w14:paraId="2AE8BE9F" w14:textId="77777777" w:rsidR="008375A9" w:rsidRPr="004415ED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DE59914" w14:textId="77777777" w:rsidR="008375A9" w:rsidRPr="004415ED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</w:tr>
      <w:tr w:rsidR="008375A9" w:rsidRPr="004415ED" w14:paraId="6A2BCDB1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094ED57F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1.4. </w:t>
            </w:r>
          </w:p>
          <w:p w14:paraId="306125D4" w14:textId="77777777" w:rsidR="008375A9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9F514CD" w14:textId="77777777" w:rsidR="008375A9" w:rsidRPr="004415ED" w:rsidRDefault="008375A9" w:rsidP="005C7DF0">
            <w:pPr>
              <w:pStyle w:val="af6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Использовать актуальные передовые технологии при реализации творческого замысла.</w:t>
            </w:r>
          </w:p>
        </w:tc>
      </w:tr>
      <w:tr w:rsidR="008375A9" w:rsidRPr="004415ED" w14:paraId="6917B6A6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2D7EFB9C" w14:textId="77777777" w:rsidR="008375A9" w:rsidRPr="008610E7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1.5. </w:t>
            </w:r>
          </w:p>
          <w:p w14:paraId="7B875042" w14:textId="77777777" w:rsidR="008375A9" w:rsidRPr="00FD65F4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11EE3D9" w14:textId="77777777" w:rsidR="008375A9" w:rsidRPr="004415ED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Осуществлять процесс дизайн-проектирования.</w:t>
            </w:r>
          </w:p>
        </w:tc>
      </w:tr>
      <w:tr w:rsidR="008375A9" w:rsidRPr="004415ED" w14:paraId="59ED1403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4DC6EEB2" w14:textId="77777777" w:rsidR="008375A9" w:rsidRDefault="008375A9" w:rsidP="005C7DF0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63C00E2F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A7AED">
              <w:rPr>
                <w:bCs/>
                <w:color w:val="000000"/>
                <w:sz w:val="28"/>
                <w:szCs w:val="28"/>
              </w:rPr>
              <w:t>Осуществлять подготовку вывода продукта на рынок.</w:t>
            </w:r>
          </w:p>
        </w:tc>
      </w:tr>
      <w:tr w:rsidR="008375A9" w:rsidRPr="004415ED" w14:paraId="538FE619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7725A95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7ADEE1F8" w14:textId="77777777" w:rsidR="008375A9" w:rsidRPr="00595EFA" w:rsidRDefault="008375A9" w:rsidP="005C7DF0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E6A25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375A9" w:rsidRPr="004415ED" w14:paraId="079E920C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527B226D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2. </w:t>
            </w:r>
          </w:p>
          <w:p w14:paraId="58E4852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51D586BB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информации, и информационные технологии </w:t>
            </w:r>
            <w:r w:rsidRPr="00845B44">
              <w:rPr>
                <w:sz w:val="28"/>
                <w:szCs w:val="28"/>
              </w:rPr>
              <w:lastRenderedPageBreak/>
              <w:t>для выполнения задач профессиональной деятельности;</w:t>
            </w:r>
          </w:p>
        </w:tc>
      </w:tr>
      <w:tr w:rsidR="008375A9" w:rsidRPr="004415ED" w14:paraId="4960AB61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69558F3A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lastRenderedPageBreak/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3. </w:t>
            </w:r>
          </w:p>
          <w:p w14:paraId="12649F1B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9388C07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8375A9" w:rsidRPr="004415ED" w14:paraId="30E6286D" w14:textId="77777777" w:rsidTr="005C7DF0">
        <w:tc>
          <w:tcPr>
            <w:tcW w:w="833" w:type="pct"/>
            <w:tcBorders>
              <w:left w:val="single" w:sz="12" w:space="0" w:color="auto"/>
            </w:tcBorders>
          </w:tcPr>
          <w:p w14:paraId="1C9B82FB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4. </w:t>
            </w:r>
          </w:p>
          <w:p w14:paraId="14FC8963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372F6944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8375A9" w:rsidRPr="004415ED" w14:paraId="72922032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08A9A575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5. </w:t>
            </w:r>
          </w:p>
          <w:p w14:paraId="6F3D3465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A0FFE0E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</w:tr>
      <w:tr w:rsidR="008375A9" w:rsidRPr="004415ED" w14:paraId="3F69634A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6AEA1872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6. </w:t>
            </w:r>
          </w:p>
          <w:p w14:paraId="31B8B80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16791D65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8375A9" w:rsidRPr="004415ED" w14:paraId="3A13932C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4912DF2E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7. </w:t>
            </w:r>
          </w:p>
          <w:p w14:paraId="7408C49F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F6BEA98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8375A9" w:rsidRPr="004415ED" w14:paraId="45251CB8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1C01E38A" w14:textId="77777777" w:rsidR="008375A9" w:rsidRPr="00FD65F4" w:rsidRDefault="008375A9" w:rsidP="005C7DF0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8. </w:t>
            </w:r>
          </w:p>
          <w:p w14:paraId="0F82F5D5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2E1DB7E8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8375A9" w:rsidRPr="004415ED" w14:paraId="7262FAF0" w14:textId="77777777" w:rsidTr="005C7DF0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14:paraId="3BCB85BA" w14:textId="77777777" w:rsidR="008375A9" w:rsidRPr="00FD65F4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14:paraId="09D603F8" w14:textId="77777777" w:rsidR="008375A9" w:rsidRPr="00595EFA" w:rsidRDefault="008375A9" w:rsidP="005C7D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43A2D9B3" w14:textId="77777777" w:rsidR="008375A9" w:rsidRDefault="008375A9" w:rsidP="00B21E3D">
      <w:pPr>
        <w:pStyle w:val="s1"/>
        <w:spacing w:before="0" w:beforeAutospacing="0" w:after="0" w:afterAutospacing="0"/>
        <w:jc w:val="both"/>
        <w:rPr>
          <w:rStyle w:val="FontStyle53"/>
          <w:b w:val="0"/>
          <w:sz w:val="28"/>
          <w:szCs w:val="28"/>
        </w:rPr>
      </w:pPr>
    </w:p>
    <w:p w14:paraId="7AF7FD33" w14:textId="77777777" w:rsidR="008375A9" w:rsidRDefault="008375A9" w:rsidP="00B21E3D">
      <w:pPr>
        <w:pStyle w:val="s1"/>
        <w:spacing w:before="0" w:beforeAutospacing="0" w:after="0" w:afterAutospacing="0"/>
        <w:jc w:val="both"/>
        <w:rPr>
          <w:rStyle w:val="FontStyle53"/>
          <w:b w:val="0"/>
          <w:sz w:val="28"/>
          <w:szCs w:val="28"/>
        </w:rPr>
      </w:pPr>
    </w:p>
    <w:p w14:paraId="4CDF0955" w14:textId="77777777" w:rsidR="00763F91" w:rsidRDefault="006C745C" w:rsidP="00B21E3D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  <w:r w:rsidRPr="00B27F0D">
        <w:rPr>
          <w:b/>
          <w:sz w:val="28"/>
          <w:szCs w:val="28"/>
        </w:rPr>
        <w:t>1.</w:t>
      </w:r>
      <w:r w:rsidR="00AF0C9B" w:rsidRPr="00B27F0D">
        <w:rPr>
          <w:b/>
          <w:sz w:val="28"/>
          <w:szCs w:val="28"/>
        </w:rPr>
        <w:t>4</w:t>
      </w:r>
      <w:r w:rsidR="00FF6AC7" w:rsidRPr="00B27F0D">
        <w:rPr>
          <w:b/>
          <w:sz w:val="28"/>
          <w:szCs w:val="28"/>
        </w:rPr>
        <w:t xml:space="preserve">. </w:t>
      </w:r>
      <w:r w:rsidR="00763F91">
        <w:rPr>
          <w:b/>
          <w:sz w:val="28"/>
          <w:szCs w:val="28"/>
        </w:rPr>
        <w:t>К</w:t>
      </w:r>
      <w:r w:rsidR="00B06A4C" w:rsidRPr="00B27F0D">
        <w:rPr>
          <w:b/>
          <w:sz w:val="28"/>
          <w:szCs w:val="28"/>
        </w:rPr>
        <w:t xml:space="preserve">оличество часов на освоение программы </w:t>
      </w:r>
      <w:r w:rsidR="003A093B" w:rsidRPr="003A093B">
        <w:rPr>
          <w:b/>
          <w:sz w:val="28"/>
          <w:szCs w:val="28"/>
        </w:rPr>
        <w:t>производственной практики (по профилю специальности)</w:t>
      </w:r>
      <w:r w:rsidR="00B06A4C" w:rsidRPr="003A093B">
        <w:rPr>
          <w:b/>
          <w:sz w:val="28"/>
          <w:szCs w:val="28"/>
        </w:rPr>
        <w:t>:</w:t>
      </w:r>
    </w:p>
    <w:p w14:paraId="2375EB88" w14:textId="4591C10B" w:rsidR="002F3452" w:rsidRPr="00333F68" w:rsidRDefault="00B06A4C" w:rsidP="00B2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27F0D">
        <w:rPr>
          <w:sz w:val="28"/>
          <w:szCs w:val="28"/>
        </w:rPr>
        <w:t xml:space="preserve">максимальной учебной нагрузки </w:t>
      </w:r>
      <w:r w:rsidR="00405F60" w:rsidRPr="00B27F0D">
        <w:rPr>
          <w:sz w:val="28"/>
          <w:szCs w:val="28"/>
        </w:rPr>
        <w:t>обучающегося</w:t>
      </w:r>
      <w:r w:rsidR="00210403">
        <w:rPr>
          <w:sz w:val="28"/>
          <w:szCs w:val="28"/>
        </w:rPr>
        <w:t xml:space="preserve"> </w:t>
      </w:r>
      <w:r w:rsidR="00C754A8">
        <w:rPr>
          <w:sz w:val="28"/>
          <w:szCs w:val="28"/>
        </w:rPr>
        <w:t>10</w:t>
      </w:r>
      <w:r w:rsidR="00210403">
        <w:rPr>
          <w:sz w:val="28"/>
          <w:szCs w:val="28"/>
        </w:rPr>
        <w:t xml:space="preserve"> </w:t>
      </w:r>
      <w:r w:rsidR="00F55616" w:rsidRPr="008B3214">
        <w:rPr>
          <w:sz w:val="28"/>
          <w:szCs w:val="28"/>
        </w:rPr>
        <w:t>недель</w:t>
      </w:r>
      <w:r w:rsidR="000B1764" w:rsidRPr="008B3214">
        <w:rPr>
          <w:sz w:val="28"/>
          <w:szCs w:val="28"/>
        </w:rPr>
        <w:t xml:space="preserve"> (</w:t>
      </w:r>
      <w:r w:rsidR="00210403">
        <w:rPr>
          <w:sz w:val="28"/>
          <w:szCs w:val="28"/>
        </w:rPr>
        <w:t>360</w:t>
      </w:r>
      <w:r w:rsidR="000B1764" w:rsidRPr="008B3214">
        <w:rPr>
          <w:sz w:val="28"/>
          <w:szCs w:val="28"/>
        </w:rPr>
        <w:t xml:space="preserve"> часов)</w:t>
      </w:r>
    </w:p>
    <w:p w14:paraId="7DD97839" w14:textId="77777777" w:rsidR="002F3452" w:rsidRPr="00333F68" w:rsidRDefault="002F3452" w:rsidP="00B21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1AE62F46" w14:textId="092F5FD5" w:rsidR="0010443F" w:rsidRDefault="00C754A8" w:rsidP="001F657C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040D8" w:rsidRPr="00333F68">
        <w:rPr>
          <w:b/>
          <w:sz w:val="28"/>
          <w:szCs w:val="28"/>
        </w:rPr>
        <w:t xml:space="preserve">СТРУКТУРА И СОДЕРЖАНИЕ </w:t>
      </w:r>
      <w:r w:rsidR="008620B1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</w:t>
      </w:r>
      <w:r w:rsidR="008620B1">
        <w:rPr>
          <w:b/>
          <w:sz w:val="28"/>
          <w:szCs w:val="28"/>
        </w:rPr>
        <w:t xml:space="preserve">ПРАКТИКИ </w:t>
      </w:r>
      <w:r w:rsidR="003A093B" w:rsidRPr="003A093B">
        <w:rPr>
          <w:b/>
          <w:sz w:val="28"/>
          <w:szCs w:val="28"/>
        </w:rPr>
        <w:t>(по профилю специальности)</w:t>
      </w:r>
    </w:p>
    <w:p w14:paraId="0BB060FB" w14:textId="4EFFB9F8" w:rsidR="0010443F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0443F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.</w:t>
      </w:r>
      <w:r w:rsidR="001F657C">
        <w:rPr>
          <w:b/>
          <w:sz w:val="28"/>
          <w:szCs w:val="28"/>
        </w:rPr>
        <w:t xml:space="preserve"> </w:t>
      </w:r>
      <w:r w:rsidRPr="0010443F">
        <w:rPr>
          <w:b/>
          <w:sz w:val="28"/>
          <w:szCs w:val="28"/>
        </w:rPr>
        <w:t>Объ</w:t>
      </w:r>
      <w:r w:rsidR="001F657C">
        <w:rPr>
          <w:b/>
          <w:sz w:val="28"/>
          <w:szCs w:val="28"/>
        </w:rPr>
        <w:t>ё</w:t>
      </w:r>
      <w:r w:rsidRPr="0010443F">
        <w:rPr>
          <w:b/>
          <w:sz w:val="28"/>
          <w:szCs w:val="28"/>
        </w:rPr>
        <w:t>м и вид практики</w:t>
      </w:r>
      <w:r>
        <w:rPr>
          <w:b/>
          <w:sz w:val="28"/>
          <w:szCs w:val="28"/>
        </w:rPr>
        <w:t>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552"/>
        <w:gridCol w:w="2550"/>
        <w:gridCol w:w="4253"/>
      </w:tblGrid>
      <w:tr w:rsidR="00984075" w14:paraId="53548246" w14:textId="77777777" w:rsidTr="00B81FD9">
        <w:trPr>
          <w:trHeight w:val="315"/>
        </w:trPr>
        <w:tc>
          <w:tcPr>
            <w:tcW w:w="2552" w:type="dxa"/>
            <w:shd w:val="clear" w:color="auto" w:fill="auto"/>
          </w:tcPr>
          <w:p w14:paraId="08853AC7" w14:textId="77777777" w:rsidR="0010443F" w:rsidRPr="00EE2937" w:rsidRDefault="0010443F" w:rsidP="00B37C7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E2937">
              <w:rPr>
                <w:b/>
                <w:sz w:val="28"/>
                <w:szCs w:val="28"/>
              </w:rPr>
              <w:t xml:space="preserve">Вид практики </w:t>
            </w:r>
          </w:p>
        </w:tc>
        <w:tc>
          <w:tcPr>
            <w:tcW w:w="2550" w:type="dxa"/>
            <w:shd w:val="clear" w:color="auto" w:fill="auto"/>
          </w:tcPr>
          <w:p w14:paraId="7A2CA39B" w14:textId="77777777" w:rsidR="0010443F" w:rsidRPr="00EE2937" w:rsidRDefault="0010443F" w:rsidP="00B37C7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E2937">
              <w:rPr>
                <w:b/>
                <w:sz w:val="28"/>
                <w:szCs w:val="28"/>
              </w:rPr>
              <w:t>Количество часов / недель</w:t>
            </w:r>
          </w:p>
        </w:tc>
        <w:tc>
          <w:tcPr>
            <w:tcW w:w="4253" w:type="dxa"/>
            <w:shd w:val="clear" w:color="auto" w:fill="auto"/>
          </w:tcPr>
          <w:p w14:paraId="1D8D5DCF" w14:textId="77777777" w:rsidR="0010443F" w:rsidRPr="00EE2937" w:rsidRDefault="0010443F" w:rsidP="00B37C7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E2937">
              <w:rPr>
                <w:b/>
                <w:sz w:val="28"/>
                <w:szCs w:val="28"/>
              </w:rPr>
              <w:t xml:space="preserve">Сроки проведения </w:t>
            </w:r>
          </w:p>
        </w:tc>
      </w:tr>
      <w:tr w:rsidR="00984075" w14:paraId="7E82821A" w14:textId="77777777" w:rsidTr="001F657C">
        <w:trPr>
          <w:trHeight w:val="90"/>
        </w:trPr>
        <w:tc>
          <w:tcPr>
            <w:tcW w:w="2552" w:type="dxa"/>
            <w:shd w:val="clear" w:color="auto" w:fill="auto"/>
          </w:tcPr>
          <w:p w14:paraId="6C169A7C" w14:textId="7360FAC0" w:rsidR="0010443F" w:rsidRPr="00AA673D" w:rsidRDefault="00F55616" w:rsidP="00B37C7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2550" w:type="dxa"/>
            <w:shd w:val="clear" w:color="auto" w:fill="auto"/>
          </w:tcPr>
          <w:p w14:paraId="3A3165D5" w14:textId="36F8E3ED" w:rsidR="00F55616" w:rsidRPr="008B3214" w:rsidRDefault="00F55616" w:rsidP="00F55616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>108</w:t>
            </w:r>
            <w:r w:rsidR="007D1767">
              <w:rPr>
                <w:sz w:val="28"/>
                <w:szCs w:val="28"/>
              </w:rPr>
              <w:t>ч/3нед</w:t>
            </w:r>
          </w:p>
          <w:p w14:paraId="6D168970" w14:textId="77777777" w:rsidR="007D1767" w:rsidRPr="008B3214" w:rsidRDefault="007D1767" w:rsidP="007D1767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>108</w:t>
            </w:r>
            <w:r>
              <w:rPr>
                <w:sz w:val="28"/>
                <w:szCs w:val="28"/>
              </w:rPr>
              <w:t>ч/3нед</w:t>
            </w:r>
          </w:p>
          <w:p w14:paraId="1E729AEB" w14:textId="46BD3D5F" w:rsidR="007D1767" w:rsidRPr="00B81FD9" w:rsidRDefault="00B81FD9" w:rsidP="007D1767">
            <w:pPr>
              <w:pStyle w:val="Default"/>
              <w:jc w:val="center"/>
              <w:rPr>
                <w:sz w:val="28"/>
                <w:szCs w:val="28"/>
              </w:rPr>
            </w:pPr>
            <w:r w:rsidRPr="00B81FD9">
              <w:rPr>
                <w:sz w:val="28"/>
                <w:szCs w:val="28"/>
              </w:rPr>
              <w:t>144</w:t>
            </w:r>
            <w:r w:rsidR="007D1767">
              <w:rPr>
                <w:sz w:val="28"/>
                <w:szCs w:val="28"/>
              </w:rPr>
              <w:t xml:space="preserve">ч/4 </w:t>
            </w:r>
            <w:proofErr w:type="spellStart"/>
            <w:r w:rsidR="007D1767">
              <w:rPr>
                <w:sz w:val="28"/>
                <w:szCs w:val="28"/>
              </w:rPr>
              <w:t>нед</w:t>
            </w:r>
            <w:proofErr w:type="spellEnd"/>
          </w:p>
          <w:p w14:paraId="53E18F4E" w14:textId="4C35E4F2" w:rsidR="00F55616" w:rsidRPr="007D1767" w:rsidRDefault="00B81FD9" w:rsidP="00F55616">
            <w:pPr>
              <w:pStyle w:val="Default"/>
              <w:jc w:val="center"/>
              <w:rPr>
                <w:sz w:val="28"/>
                <w:szCs w:val="28"/>
                <w:u w:val="single"/>
              </w:rPr>
            </w:pPr>
            <w:r w:rsidRPr="007D1767">
              <w:rPr>
                <w:sz w:val="28"/>
                <w:szCs w:val="28"/>
                <w:u w:val="single"/>
              </w:rPr>
              <w:t xml:space="preserve">360 </w:t>
            </w:r>
            <w:r w:rsidR="00F55616" w:rsidRPr="007D1767">
              <w:rPr>
                <w:sz w:val="28"/>
                <w:szCs w:val="28"/>
                <w:u w:val="single"/>
              </w:rPr>
              <w:t xml:space="preserve">часов </w:t>
            </w:r>
            <w:r w:rsidR="00F55616" w:rsidRPr="007D1767">
              <w:rPr>
                <w:sz w:val="28"/>
                <w:szCs w:val="28"/>
                <w:u w:val="single"/>
                <w:lang w:val="en-US"/>
              </w:rPr>
              <w:t>/</w:t>
            </w:r>
            <w:r w:rsidRPr="007D1767">
              <w:rPr>
                <w:sz w:val="28"/>
                <w:szCs w:val="28"/>
                <w:u w:val="single"/>
              </w:rPr>
              <w:t>10</w:t>
            </w:r>
            <w:r w:rsidR="00F55616" w:rsidRPr="007D1767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F55616" w:rsidRPr="007D1767">
              <w:rPr>
                <w:sz w:val="28"/>
                <w:szCs w:val="28"/>
                <w:u w:val="single"/>
              </w:rPr>
              <w:t>нед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14:paraId="0F439395" w14:textId="62CC7121" w:rsidR="00F55616" w:rsidRPr="008B3214" w:rsidRDefault="00731121" w:rsidP="00F5561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55616" w:rsidRPr="008B3214">
              <w:rPr>
                <w:sz w:val="28"/>
                <w:szCs w:val="28"/>
              </w:rPr>
              <w:t xml:space="preserve"> семестр</w:t>
            </w:r>
          </w:p>
          <w:p w14:paraId="2E81725A" w14:textId="687A2EDF" w:rsidR="00F55616" w:rsidRPr="008B3214" w:rsidRDefault="00731121" w:rsidP="00F5561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55616" w:rsidRPr="008B3214">
              <w:rPr>
                <w:sz w:val="28"/>
                <w:szCs w:val="28"/>
              </w:rPr>
              <w:t xml:space="preserve"> семестр</w:t>
            </w:r>
          </w:p>
          <w:p w14:paraId="370CBB84" w14:textId="77777777" w:rsidR="0010443F" w:rsidRPr="008B3214" w:rsidRDefault="0010443F" w:rsidP="00F55616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>8 семестр</w:t>
            </w:r>
          </w:p>
        </w:tc>
      </w:tr>
      <w:tr w:rsidR="00984075" w14:paraId="1FCA08D8" w14:textId="77777777" w:rsidTr="001F657C">
        <w:trPr>
          <w:trHeight w:val="90"/>
        </w:trPr>
        <w:tc>
          <w:tcPr>
            <w:tcW w:w="9355" w:type="dxa"/>
            <w:gridSpan w:val="3"/>
            <w:shd w:val="clear" w:color="auto" w:fill="auto"/>
          </w:tcPr>
          <w:p w14:paraId="6FC626C3" w14:textId="6D6DD46E" w:rsidR="0010443F" w:rsidRPr="008B3214" w:rsidRDefault="0010443F" w:rsidP="00B37C70">
            <w:pPr>
              <w:pStyle w:val="Default"/>
              <w:jc w:val="center"/>
              <w:rPr>
                <w:sz w:val="28"/>
                <w:szCs w:val="28"/>
              </w:rPr>
            </w:pPr>
            <w:r w:rsidRPr="008B3214">
              <w:rPr>
                <w:sz w:val="28"/>
                <w:szCs w:val="28"/>
              </w:rPr>
              <w:t xml:space="preserve">Вид аттестации: дифференцированный </w:t>
            </w:r>
            <w:r w:rsidR="00B81FD9" w:rsidRPr="008B3214">
              <w:rPr>
                <w:sz w:val="28"/>
                <w:szCs w:val="28"/>
              </w:rPr>
              <w:t>зачёт</w:t>
            </w:r>
            <w:r w:rsidRPr="008B3214">
              <w:rPr>
                <w:sz w:val="28"/>
                <w:szCs w:val="28"/>
              </w:rPr>
              <w:t xml:space="preserve"> </w:t>
            </w:r>
          </w:p>
        </w:tc>
      </w:tr>
    </w:tbl>
    <w:p w14:paraId="1E6314DC" w14:textId="77777777" w:rsidR="00B91BA7" w:rsidRDefault="00B91BA7" w:rsidP="00984075">
      <w:pPr>
        <w:pStyle w:val="Default"/>
        <w:jc w:val="both"/>
        <w:rPr>
          <w:b/>
          <w:sz w:val="28"/>
          <w:szCs w:val="28"/>
        </w:rPr>
      </w:pPr>
    </w:p>
    <w:p w14:paraId="5A1EE592" w14:textId="345297CC" w:rsidR="00333F68" w:rsidRPr="003A093B" w:rsidRDefault="008620B1" w:rsidP="00984075">
      <w:pPr>
        <w:pStyle w:val="Default"/>
        <w:jc w:val="both"/>
        <w:rPr>
          <w:b/>
          <w:sz w:val="28"/>
          <w:szCs w:val="28"/>
        </w:rPr>
      </w:pPr>
      <w:r w:rsidRPr="008620B1">
        <w:rPr>
          <w:b/>
          <w:sz w:val="28"/>
          <w:szCs w:val="28"/>
        </w:rPr>
        <w:lastRenderedPageBreak/>
        <w:t>2.</w:t>
      </w:r>
      <w:r w:rsidR="0010443F">
        <w:rPr>
          <w:b/>
          <w:sz w:val="28"/>
          <w:szCs w:val="28"/>
        </w:rPr>
        <w:t>2.</w:t>
      </w:r>
      <w:r w:rsidR="00B91BA7">
        <w:rPr>
          <w:b/>
          <w:sz w:val="28"/>
          <w:szCs w:val="28"/>
        </w:rPr>
        <w:t xml:space="preserve"> </w:t>
      </w:r>
      <w:r w:rsidRPr="008620B1">
        <w:rPr>
          <w:b/>
          <w:sz w:val="28"/>
          <w:szCs w:val="28"/>
        </w:rPr>
        <w:t xml:space="preserve">Содержание </w:t>
      </w:r>
      <w:r w:rsidR="003A093B" w:rsidRPr="003A093B">
        <w:rPr>
          <w:b/>
          <w:sz w:val="28"/>
          <w:szCs w:val="28"/>
        </w:rPr>
        <w:t>производственной практики (по профилю специальности):</w:t>
      </w:r>
    </w:p>
    <w:p w14:paraId="6E59FCBC" w14:textId="45069FD7" w:rsidR="000B1764" w:rsidRPr="007E2640" w:rsidRDefault="000B1764" w:rsidP="00FE7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E2640">
        <w:rPr>
          <w:sz w:val="28"/>
          <w:szCs w:val="28"/>
        </w:rPr>
        <w:t xml:space="preserve">Порядок прохождения </w:t>
      </w:r>
      <w:r w:rsidR="003A093B" w:rsidRPr="007E2640">
        <w:rPr>
          <w:sz w:val="28"/>
          <w:szCs w:val="28"/>
        </w:rPr>
        <w:t xml:space="preserve">производственной </w:t>
      </w:r>
      <w:r w:rsidRPr="007E2640">
        <w:rPr>
          <w:sz w:val="28"/>
          <w:szCs w:val="28"/>
        </w:rPr>
        <w:t xml:space="preserve">практики состоит из трех этапов: </w:t>
      </w:r>
    </w:p>
    <w:p w14:paraId="0D41AB51" w14:textId="0EDE450D" w:rsidR="003A093B" w:rsidRPr="007E2640" w:rsidRDefault="003A093B" w:rsidP="00700BCD">
      <w:pPr>
        <w:pStyle w:val="af5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</w:pPr>
      <w:r w:rsidRPr="007E2640">
        <w:rPr>
          <w:sz w:val="28"/>
          <w:szCs w:val="28"/>
        </w:rPr>
        <w:t xml:space="preserve">Производственной практики (по профилю специальности) для обучающихся </w:t>
      </w:r>
      <w:r w:rsidR="00500A83" w:rsidRPr="00C4335B">
        <w:rPr>
          <w:sz w:val="28"/>
          <w:szCs w:val="28"/>
          <w:u w:val="single"/>
        </w:rPr>
        <w:t>3</w:t>
      </w:r>
      <w:r w:rsidRPr="00C4335B">
        <w:rPr>
          <w:sz w:val="28"/>
          <w:szCs w:val="28"/>
          <w:u w:val="single"/>
        </w:rPr>
        <w:t xml:space="preserve"> курса</w:t>
      </w:r>
      <w:r w:rsidRPr="007E2640">
        <w:rPr>
          <w:sz w:val="28"/>
          <w:szCs w:val="28"/>
        </w:rPr>
        <w:t>:</w:t>
      </w:r>
    </w:p>
    <w:p w14:paraId="2B55EF02" w14:textId="6D2C50B9" w:rsidR="00914902" w:rsidRPr="007E2640" w:rsidRDefault="000B1764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640">
        <w:rPr>
          <w:sz w:val="28"/>
          <w:szCs w:val="28"/>
        </w:rPr>
        <w:t xml:space="preserve">На данном этапе обучающихся знакомят с </w:t>
      </w:r>
      <w:r w:rsidR="007C294D">
        <w:rPr>
          <w:sz w:val="28"/>
          <w:szCs w:val="28"/>
        </w:rPr>
        <w:t xml:space="preserve">целью и задачами </w:t>
      </w:r>
      <w:r w:rsidR="00244DFD" w:rsidRPr="007E2640">
        <w:rPr>
          <w:sz w:val="28"/>
          <w:szCs w:val="28"/>
        </w:rPr>
        <w:t>прохождения</w:t>
      </w:r>
      <w:r w:rsidRPr="007E2640">
        <w:rPr>
          <w:sz w:val="28"/>
          <w:szCs w:val="28"/>
        </w:rPr>
        <w:t xml:space="preserve"> </w:t>
      </w:r>
      <w:r w:rsidR="00CD13BE">
        <w:rPr>
          <w:sz w:val="28"/>
          <w:szCs w:val="28"/>
        </w:rPr>
        <w:t xml:space="preserve">производственной </w:t>
      </w:r>
      <w:r w:rsidRPr="007E2640">
        <w:rPr>
          <w:sz w:val="28"/>
          <w:szCs w:val="28"/>
        </w:rPr>
        <w:t xml:space="preserve">практики, оформления </w:t>
      </w:r>
      <w:r w:rsidR="00CD13BE">
        <w:rPr>
          <w:sz w:val="28"/>
          <w:szCs w:val="28"/>
        </w:rPr>
        <w:t xml:space="preserve">задания и </w:t>
      </w:r>
      <w:r w:rsidRPr="007E2640">
        <w:rPr>
          <w:sz w:val="28"/>
          <w:szCs w:val="28"/>
        </w:rPr>
        <w:t>дн</w:t>
      </w:r>
      <w:r w:rsidR="00244DFD" w:rsidRPr="007E2640">
        <w:rPr>
          <w:sz w:val="28"/>
          <w:szCs w:val="28"/>
        </w:rPr>
        <w:t>евника практики</w:t>
      </w:r>
      <w:r w:rsidR="00CD13BE">
        <w:rPr>
          <w:sz w:val="28"/>
          <w:szCs w:val="28"/>
        </w:rPr>
        <w:t xml:space="preserve">, </w:t>
      </w:r>
      <w:r w:rsidR="00244DFD" w:rsidRPr="007E2640">
        <w:rPr>
          <w:sz w:val="28"/>
          <w:szCs w:val="28"/>
        </w:rPr>
        <w:t xml:space="preserve">защиты </w:t>
      </w:r>
      <w:r w:rsidR="00CD13BE" w:rsidRPr="007E2640">
        <w:rPr>
          <w:sz w:val="28"/>
          <w:szCs w:val="28"/>
        </w:rPr>
        <w:t>отчёта</w:t>
      </w:r>
      <w:r w:rsidR="00244DFD" w:rsidRPr="007E2640">
        <w:rPr>
          <w:sz w:val="28"/>
          <w:szCs w:val="28"/>
        </w:rPr>
        <w:t>,</w:t>
      </w:r>
      <w:r w:rsidR="00ED4D14">
        <w:rPr>
          <w:sz w:val="28"/>
          <w:szCs w:val="28"/>
        </w:rPr>
        <w:t xml:space="preserve"> а также</w:t>
      </w:r>
      <w:r w:rsidR="00244DFD" w:rsidRPr="007E2640">
        <w:rPr>
          <w:sz w:val="28"/>
          <w:szCs w:val="28"/>
        </w:rPr>
        <w:t xml:space="preserve"> подготовки практических работ к дифференцированному </w:t>
      </w:r>
      <w:r w:rsidR="00CD13BE" w:rsidRPr="007E2640">
        <w:rPr>
          <w:sz w:val="28"/>
          <w:szCs w:val="28"/>
        </w:rPr>
        <w:t>зачёту</w:t>
      </w:r>
      <w:r w:rsidR="00CD13BE">
        <w:rPr>
          <w:sz w:val="28"/>
          <w:szCs w:val="28"/>
        </w:rPr>
        <w:t>.</w:t>
      </w:r>
    </w:p>
    <w:p w14:paraId="1ABEFC7E" w14:textId="72F02B70" w:rsidR="007E2640" w:rsidRDefault="00244DFD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640">
        <w:rPr>
          <w:sz w:val="28"/>
          <w:szCs w:val="28"/>
        </w:rPr>
        <w:t>Цель</w:t>
      </w:r>
      <w:r w:rsidR="007E2640">
        <w:rPr>
          <w:sz w:val="28"/>
          <w:szCs w:val="28"/>
        </w:rPr>
        <w:t xml:space="preserve">ю выполнения практических работ </w:t>
      </w:r>
      <w:r w:rsidRPr="007E2640">
        <w:rPr>
          <w:sz w:val="28"/>
          <w:szCs w:val="28"/>
        </w:rPr>
        <w:t xml:space="preserve">является </w:t>
      </w:r>
      <w:r w:rsidR="00ED4D14">
        <w:rPr>
          <w:sz w:val="28"/>
          <w:szCs w:val="28"/>
        </w:rPr>
        <w:t>разработка</w:t>
      </w:r>
      <w:r w:rsidR="00DE003F">
        <w:rPr>
          <w:sz w:val="28"/>
          <w:szCs w:val="28"/>
        </w:rPr>
        <w:t xml:space="preserve"> дизайн-</w:t>
      </w:r>
      <w:r w:rsidR="0077357F">
        <w:rPr>
          <w:sz w:val="28"/>
          <w:szCs w:val="28"/>
        </w:rPr>
        <w:t>проекта логотипа и фирменных носителей</w:t>
      </w:r>
      <w:r w:rsidR="008A03D1">
        <w:rPr>
          <w:sz w:val="28"/>
          <w:szCs w:val="28"/>
        </w:rPr>
        <w:t>.</w:t>
      </w:r>
    </w:p>
    <w:p w14:paraId="2BE91C4E" w14:textId="77777777" w:rsidR="00774432" w:rsidRPr="00774432" w:rsidRDefault="00774432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>Задачи для обучающихся на этом этапе:</w:t>
      </w:r>
    </w:p>
    <w:p w14:paraId="28EFAE76" w14:textId="71132F8E" w:rsidR="00F96AB6" w:rsidRPr="007E2640" w:rsidRDefault="008A03D1" w:rsidP="00700BCD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элементов фирменного стиля</w:t>
      </w:r>
      <w:r w:rsidR="00EC5119" w:rsidRPr="007E2640">
        <w:rPr>
          <w:sz w:val="28"/>
          <w:szCs w:val="28"/>
        </w:rPr>
        <w:t>;</w:t>
      </w:r>
    </w:p>
    <w:p w14:paraId="0E049B58" w14:textId="06415729" w:rsidR="00F96AB6" w:rsidRDefault="008A03D1" w:rsidP="00700BCD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носителей фирменного стиля</w:t>
      </w:r>
      <w:r w:rsidR="00EC5119" w:rsidRPr="007E2640">
        <w:rPr>
          <w:sz w:val="28"/>
          <w:szCs w:val="28"/>
        </w:rPr>
        <w:t>;</w:t>
      </w:r>
    </w:p>
    <w:p w14:paraId="61C83477" w14:textId="7513BCA8" w:rsidR="00774432" w:rsidRPr="007E2640" w:rsidRDefault="008A03D1" w:rsidP="00700BCD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проекта и </w:t>
      </w:r>
      <w:r w:rsidR="00400BFE">
        <w:rPr>
          <w:sz w:val="28"/>
          <w:szCs w:val="28"/>
        </w:rPr>
        <w:t>отчётной документации.</w:t>
      </w:r>
    </w:p>
    <w:p w14:paraId="67BD7D6D" w14:textId="3AD9D9AB" w:rsidR="000E5C45" w:rsidRPr="007E2640" w:rsidRDefault="00F96AB6" w:rsidP="00700BC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E2640">
        <w:rPr>
          <w:sz w:val="28"/>
          <w:szCs w:val="28"/>
        </w:rPr>
        <w:t xml:space="preserve">Результатом прохождения практики являются предоставленные на </w:t>
      </w:r>
      <w:r w:rsidR="00A97693">
        <w:rPr>
          <w:sz w:val="28"/>
          <w:szCs w:val="28"/>
        </w:rPr>
        <w:t>защиту практики отчёт с приложениями и вшитый проект А3 формата</w:t>
      </w:r>
      <w:r w:rsidR="004773B8">
        <w:rPr>
          <w:sz w:val="28"/>
          <w:szCs w:val="28"/>
        </w:rPr>
        <w:t xml:space="preserve">. </w:t>
      </w:r>
      <w:r w:rsidR="00A003A6">
        <w:rPr>
          <w:sz w:val="28"/>
          <w:szCs w:val="28"/>
        </w:rPr>
        <w:t>Баз</w:t>
      </w:r>
      <w:r w:rsidR="004773B8">
        <w:rPr>
          <w:sz w:val="28"/>
          <w:szCs w:val="28"/>
        </w:rPr>
        <w:t xml:space="preserve">ой </w:t>
      </w:r>
      <w:r w:rsidR="00A003A6">
        <w:rPr>
          <w:sz w:val="28"/>
          <w:szCs w:val="28"/>
        </w:rPr>
        <w:t>практики мо</w:t>
      </w:r>
      <w:r w:rsidR="004773B8">
        <w:rPr>
          <w:sz w:val="28"/>
          <w:szCs w:val="28"/>
        </w:rPr>
        <w:t>жет</w:t>
      </w:r>
      <w:r w:rsidR="00A003A6">
        <w:rPr>
          <w:sz w:val="28"/>
          <w:szCs w:val="28"/>
        </w:rPr>
        <w:t xml:space="preserve"> являться </w:t>
      </w:r>
      <w:r w:rsidR="000377B2">
        <w:rPr>
          <w:sz w:val="28"/>
          <w:szCs w:val="28"/>
        </w:rPr>
        <w:t>ФГБОУ ВО «ГГУ» или же другие</w:t>
      </w:r>
      <w:r w:rsidR="00FE7D67">
        <w:rPr>
          <w:sz w:val="28"/>
          <w:szCs w:val="28"/>
        </w:rPr>
        <w:t xml:space="preserve"> организации – </w:t>
      </w:r>
      <w:r w:rsidR="000377B2">
        <w:rPr>
          <w:sz w:val="28"/>
          <w:szCs w:val="28"/>
        </w:rPr>
        <w:t xml:space="preserve"> дизайн-студии, </w:t>
      </w:r>
      <w:r w:rsidR="00AE6A2B">
        <w:rPr>
          <w:sz w:val="28"/>
          <w:szCs w:val="28"/>
        </w:rPr>
        <w:t xml:space="preserve">дизайн-бюро, </w:t>
      </w:r>
      <w:r w:rsidR="000377B2">
        <w:rPr>
          <w:sz w:val="28"/>
          <w:szCs w:val="28"/>
        </w:rPr>
        <w:t xml:space="preserve">фирмы по </w:t>
      </w:r>
      <w:r w:rsidR="00AE6A2B">
        <w:rPr>
          <w:sz w:val="28"/>
          <w:szCs w:val="28"/>
        </w:rPr>
        <w:t xml:space="preserve">графическому </w:t>
      </w:r>
      <w:r w:rsidR="000377B2">
        <w:rPr>
          <w:sz w:val="28"/>
          <w:szCs w:val="28"/>
        </w:rPr>
        <w:t>дизайну</w:t>
      </w:r>
      <w:r w:rsidR="004419BB">
        <w:rPr>
          <w:sz w:val="28"/>
          <w:szCs w:val="28"/>
        </w:rPr>
        <w:t xml:space="preserve"> и</w:t>
      </w:r>
      <w:r w:rsidR="000377B2">
        <w:rPr>
          <w:sz w:val="28"/>
          <w:szCs w:val="28"/>
        </w:rPr>
        <w:t xml:space="preserve"> </w:t>
      </w:r>
      <w:r w:rsidR="004419BB">
        <w:rPr>
          <w:sz w:val="28"/>
          <w:szCs w:val="28"/>
        </w:rPr>
        <w:t>коммерческие рекламные агентства,</w:t>
      </w:r>
      <w:r w:rsidR="000377B2">
        <w:rPr>
          <w:sz w:val="28"/>
          <w:szCs w:val="28"/>
        </w:rPr>
        <w:t xml:space="preserve"> с которыми заключается договор</w:t>
      </w:r>
      <w:r w:rsidR="00AE6A2B">
        <w:rPr>
          <w:sz w:val="28"/>
          <w:szCs w:val="28"/>
        </w:rPr>
        <w:t>, между учебным заведением и фирмой, где студент проходит практику.</w:t>
      </w:r>
    </w:p>
    <w:p w14:paraId="6B81BD4D" w14:textId="0B6C6F85" w:rsidR="007E2640" w:rsidRPr="00500A83" w:rsidRDefault="00EC46D8" w:rsidP="00700BCD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500A83">
        <w:rPr>
          <w:sz w:val="28"/>
          <w:szCs w:val="28"/>
        </w:rPr>
        <w:t xml:space="preserve">Производственная практика (по профилю специальности) для обучающихся </w:t>
      </w:r>
      <w:r w:rsidR="007C294D" w:rsidRPr="004419BB">
        <w:rPr>
          <w:sz w:val="28"/>
          <w:szCs w:val="28"/>
          <w:u w:val="single"/>
        </w:rPr>
        <w:t>4</w:t>
      </w:r>
      <w:r w:rsidRPr="004419BB">
        <w:rPr>
          <w:sz w:val="28"/>
          <w:szCs w:val="28"/>
          <w:u w:val="single"/>
        </w:rPr>
        <w:t xml:space="preserve"> курса</w:t>
      </w:r>
      <w:r w:rsidRPr="00500A83">
        <w:rPr>
          <w:sz w:val="28"/>
          <w:szCs w:val="28"/>
        </w:rPr>
        <w:t xml:space="preserve"> предполагает решение более сложных</w:t>
      </w:r>
      <w:r w:rsidR="007E2640" w:rsidRPr="00500A83">
        <w:rPr>
          <w:sz w:val="28"/>
          <w:szCs w:val="28"/>
        </w:rPr>
        <w:t xml:space="preserve"> задач</w:t>
      </w:r>
      <w:r w:rsidRPr="00500A83">
        <w:rPr>
          <w:sz w:val="28"/>
          <w:szCs w:val="28"/>
        </w:rPr>
        <w:t>,</w:t>
      </w:r>
      <w:r w:rsidR="007C294D">
        <w:rPr>
          <w:sz w:val="28"/>
          <w:szCs w:val="28"/>
        </w:rPr>
        <w:t xml:space="preserve"> </w:t>
      </w:r>
      <w:r w:rsidRPr="00500A83">
        <w:rPr>
          <w:sz w:val="28"/>
          <w:szCs w:val="28"/>
        </w:rPr>
        <w:t xml:space="preserve">чем </w:t>
      </w:r>
      <w:r w:rsidR="00AD15A5">
        <w:rPr>
          <w:sz w:val="28"/>
          <w:szCs w:val="28"/>
        </w:rPr>
        <w:t>на предыдущей начальной ступени.</w:t>
      </w:r>
    </w:p>
    <w:p w14:paraId="6B4812BB" w14:textId="77777777" w:rsidR="007E2640" w:rsidRPr="007E2640" w:rsidRDefault="00914902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640">
        <w:rPr>
          <w:sz w:val="28"/>
          <w:szCs w:val="28"/>
        </w:rPr>
        <w:tab/>
      </w:r>
      <w:r w:rsidR="00EC46D8" w:rsidRPr="007E2640">
        <w:rPr>
          <w:sz w:val="28"/>
          <w:szCs w:val="28"/>
        </w:rPr>
        <w:t xml:space="preserve">Целью производственной практики на данном этапе является получение практического опыта </w:t>
      </w:r>
      <w:r w:rsidR="007E2640" w:rsidRPr="007E2640">
        <w:rPr>
          <w:sz w:val="28"/>
          <w:szCs w:val="28"/>
        </w:rPr>
        <w:t>при разработке и создании арт-объекта в материале.</w:t>
      </w:r>
    </w:p>
    <w:p w14:paraId="47036F2B" w14:textId="77777777" w:rsidR="00EC46D8" w:rsidRPr="00774432" w:rsidRDefault="00EC46D8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Задачи для обучающихся на этом </w:t>
      </w:r>
      <w:r w:rsidR="00EC5119" w:rsidRPr="00774432">
        <w:rPr>
          <w:sz w:val="28"/>
          <w:szCs w:val="28"/>
        </w:rPr>
        <w:t>этапе:</w:t>
      </w:r>
    </w:p>
    <w:p w14:paraId="69CC995D" w14:textId="77777777" w:rsidR="00EC5119" w:rsidRPr="00774432" w:rsidRDefault="007E2640" w:rsidP="00700BCD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t>Создание эскизов и чертежей арт-объекта</w:t>
      </w:r>
      <w:r w:rsidR="00493934">
        <w:rPr>
          <w:sz w:val="28"/>
          <w:szCs w:val="28"/>
        </w:rPr>
        <w:t>.</w:t>
      </w:r>
    </w:p>
    <w:p w14:paraId="69246F55" w14:textId="05CED3AE" w:rsidR="00EC46D8" w:rsidRDefault="007E2640" w:rsidP="00700BCD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Создание арт-объекта в </w:t>
      </w:r>
      <w:r w:rsidR="00AD15A5" w:rsidRPr="00774432">
        <w:rPr>
          <w:sz w:val="28"/>
          <w:szCs w:val="28"/>
        </w:rPr>
        <w:t xml:space="preserve">материале </w:t>
      </w:r>
      <w:r w:rsidR="00AD15A5">
        <w:rPr>
          <w:sz w:val="28"/>
          <w:szCs w:val="28"/>
        </w:rPr>
        <w:t>(</w:t>
      </w:r>
      <w:r w:rsidR="00774432">
        <w:rPr>
          <w:sz w:val="28"/>
          <w:szCs w:val="28"/>
        </w:rPr>
        <w:t xml:space="preserve">стекло, дерево, </w:t>
      </w:r>
      <w:r w:rsidRPr="00774432">
        <w:rPr>
          <w:sz w:val="28"/>
          <w:szCs w:val="28"/>
        </w:rPr>
        <w:t>металл, керамика, бумага, картон, камень)</w:t>
      </w:r>
      <w:r w:rsidR="00774432">
        <w:rPr>
          <w:sz w:val="28"/>
          <w:szCs w:val="28"/>
        </w:rPr>
        <w:t>.</w:t>
      </w:r>
    </w:p>
    <w:p w14:paraId="71B13798" w14:textId="6DE1B318" w:rsidR="007E3AAB" w:rsidRDefault="007E3AAB" w:rsidP="00700BCD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работы и отчётной документации</w:t>
      </w:r>
    </w:p>
    <w:p w14:paraId="35CFF4F5" w14:textId="18AEEBD4" w:rsidR="00A003A6" w:rsidRPr="00774432" w:rsidRDefault="00A003A6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003A6">
        <w:rPr>
          <w:sz w:val="28"/>
          <w:szCs w:val="28"/>
        </w:rPr>
        <w:t>Базами практики могут являться дизайнерские</w:t>
      </w:r>
      <w:r>
        <w:rPr>
          <w:sz w:val="28"/>
          <w:szCs w:val="28"/>
        </w:rPr>
        <w:t xml:space="preserve"> и художественные </w:t>
      </w:r>
      <w:r w:rsidR="00B21E3D">
        <w:rPr>
          <w:sz w:val="28"/>
          <w:szCs w:val="28"/>
        </w:rPr>
        <w:t xml:space="preserve">(производственные) </w:t>
      </w:r>
      <w:r>
        <w:rPr>
          <w:sz w:val="28"/>
          <w:szCs w:val="28"/>
        </w:rPr>
        <w:t>мастерские</w:t>
      </w:r>
      <w:r w:rsidR="0055222A">
        <w:rPr>
          <w:sz w:val="28"/>
          <w:szCs w:val="28"/>
        </w:rPr>
        <w:t xml:space="preserve"> ФГБОУ ВО «ГГУ».</w:t>
      </w:r>
    </w:p>
    <w:p w14:paraId="05F5361F" w14:textId="77777777" w:rsidR="006541F2" w:rsidRPr="00774432" w:rsidRDefault="00EC5119" w:rsidP="00700BCD">
      <w:pPr>
        <w:pStyle w:val="af5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Производственная практика (по профилю специальности) для обучающихся </w:t>
      </w:r>
      <w:r w:rsidRPr="00700BCD">
        <w:rPr>
          <w:sz w:val="28"/>
          <w:szCs w:val="28"/>
          <w:u w:val="single"/>
        </w:rPr>
        <w:t>4 курса</w:t>
      </w:r>
      <w:r w:rsidRPr="00774432">
        <w:rPr>
          <w:sz w:val="28"/>
          <w:szCs w:val="28"/>
        </w:rPr>
        <w:t xml:space="preserve"> является завершающим этапом</w:t>
      </w:r>
      <w:r w:rsidR="006541F2" w:rsidRPr="00774432">
        <w:rPr>
          <w:sz w:val="28"/>
          <w:szCs w:val="28"/>
        </w:rPr>
        <w:t xml:space="preserve">. </w:t>
      </w:r>
    </w:p>
    <w:p w14:paraId="2B29F1F2" w14:textId="6EF5BE9F" w:rsidR="00864FB3" w:rsidRPr="00774432" w:rsidRDefault="006541F2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 xml:space="preserve">Целью практики является </w:t>
      </w:r>
      <w:r w:rsidR="00774432">
        <w:rPr>
          <w:sz w:val="28"/>
          <w:szCs w:val="28"/>
        </w:rPr>
        <w:t xml:space="preserve">разработка </w:t>
      </w:r>
      <w:r w:rsidR="008319E8">
        <w:rPr>
          <w:sz w:val="28"/>
          <w:szCs w:val="28"/>
        </w:rPr>
        <w:t>дизайн-</w:t>
      </w:r>
      <w:r w:rsidR="00774432">
        <w:rPr>
          <w:sz w:val="28"/>
          <w:szCs w:val="28"/>
        </w:rPr>
        <w:t xml:space="preserve">проекта интерьера с созданием чертежей и </w:t>
      </w:r>
      <w:r w:rsidR="008319E8">
        <w:rPr>
          <w:sz w:val="28"/>
          <w:szCs w:val="28"/>
        </w:rPr>
        <w:t>визуализаций.</w:t>
      </w:r>
    </w:p>
    <w:p w14:paraId="03338A9D" w14:textId="77777777" w:rsidR="006541F2" w:rsidRPr="00774432" w:rsidRDefault="00864FB3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74432">
        <w:rPr>
          <w:sz w:val="28"/>
          <w:szCs w:val="28"/>
        </w:rPr>
        <w:t>Задачи для обучающихся на этом этапе:</w:t>
      </w:r>
    </w:p>
    <w:p w14:paraId="6B595743" w14:textId="1C66ED2B" w:rsidR="00854DE7" w:rsidRPr="00774432" w:rsidRDefault="00774432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 эскизного ряда</w:t>
      </w:r>
      <w:r w:rsidR="00D35570">
        <w:rPr>
          <w:sz w:val="28"/>
          <w:szCs w:val="28"/>
        </w:rPr>
        <w:t>;</w:t>
      </w:r>
    </w:p>
    <w:p w14:paraId="5D75A851" w14:textId="4D5B16F5" w:rsidR="00864FB3" w:rsidRDefault="00FF4CCA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 w:rsidR="00774432">
        <w:rPr>
          <w:sz w:val="28"/>
          <w:szCs w:val="28"/>
        </w:rPr>
        <w:t xml:space="preserve"> </w:t>
      </w:r>
      <w:r>
        <w:rPr>
          <w:sz w:val="28"/>
          <w:szCs w:val="28"/>
        </w:rPr>
        <w:t>планов</w:t>
      </w:r>
      <w:r w:rsidR="00774432">
        <w:rPr>
          <w:sz w:val="28"/>
          <w:szCs w:val="28"/>
        </w:rPr>
        <w:t>;</w:t>
      </w:r>
    </w:p>
    <w:p w14:paraId="3DB8417C" w14:textId="4627A68B" w:rsidR="00FF4CCA" w:rsidRPr="00774432" w:rsidRDefault="00C94BB5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Обозначение ведомости отделочных материалов;</w:t>
      </w:r>
    </w:p>
    <w:p w14:paraId="05C70977" w14:textId="287049EB" w:rsidR="00854DE7" w:rsidRDefault="0093293F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774432">
        <w:rPr>
          <w:sz w:val="28"/>
          <w:szCs w:val="28"/>
        </w:rPr>
        <w:t xml:space="preserve"> </w:t>
      </w:r>
      <w:r w:rsidR="008319E8">
        <w:rPr>
          <w:sz w:val="28"/>
          <w:szCs w:val="28"/>
        </w:rPr>
        <w:t>визуализаций.</w:t>
      </w:r>
    </w:p>
    <w:p w14:paraId="51AA21E0" w14:textId="77777777" w:rsidR="00D35570" w:rsidRPr="007E2640" w:rsidRDefault="00D35570" w:rsidP="00700BCD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проекта и отчётной документации.</w:t>
      </w:r>
    </w:p>
    <w:p w14:paraId="4F8686D9" w14:textId="39E126E8" w:rsidR="00F03EBD" w:rsidRPr="007E2640" w:rsidRDefault="006541F2" w:rsidP="00700BC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  <w:r w:rsidRPr="00774432">
        <w:rPr>
          <w:sz w:val="28"/>
          <w:szCs w:val="28"/>
        </w:rPr>
        <w:lastRenderedPageBreak/>
        <w:t>Планируются такие виды деятельности,</w:t>
      </w:r>
      <w:r w:rsidR="00D35570">
        <w:rPr>
          <w:sz w:val="28"/>
          <w:szCs w:val="28"/>
        </w:rPr>
        <w:t xml:space="preserve"> </w:t>
      </w:r>
      <w:r w:rsidRPr="00774432">
        <w:rPr>
          <w:sz w:val="28"/>
          <w:szCs w:val="28"/>
        </w:rPr>
        <w:t xml:space="preserve">как: сбор </w:t>
      </w:r>
      <w:proofErr w:type="spellStart"/>
      <w:r w:rsidR="00C94BB5">
        <w:rPr>
          <w:sz w:val="28"/>
          <w:szCs w:val="28"/>
        </w:rPr>
        <w:t>референсов</w:t>
      </w:r>
      <w:proofErr w:type="spellEnd"/>
      <w:r w:rsidRPr="00774432">
        <w:rPr>
          <w:sz w:val="28"/>
          <w:szCs w:val="28"/>
        </w:rPr>
        <w:t xml:space="preserve">, эскизная работа, </w:t>
      </w:r>
      <w:r w:rsidR="00774432">
        <w:rPr>
          <w:sz w:val="28"/>
          <w:szCs w:val="28"/>
        </w:rPr>
        <w:t xml:space="preserve">работа над созданием чертежей, </w:t>
      </w:r>
      <w:r w:rsidR="00C94BB5">
        <w:rPr>
          <w:sz w:val="28"/>
          <w:szCs w:val="28"/>
        </w:rPr>
        <w:t>создание визуализаций</w:t>
      </w:r>
      <w:r w:rsidR="007E3AAB">
        <w:rPr>
          <w:sz w:val="28"/>
          <w:szCs w:val="28"/>
        </w:rPr>
        <w:t xml:space="preserve">, указание </w:t>
      </w:r>
      <w:r w:rsidR="00F03EBD">
        <w:rPr>
          <w:sz w:val="28"/>
          <w:szCs w:val="28"/>
        </w:rPr>
        <w:t>отделочных материалов,</w:t>
      </w:r>
      <w:r w:rsidR="007E3AAB">
        <w:rPr>
          <w:sz w:val="28"/>
          <w:szCs w:val="28"/>
        </w:rPr>
        <w:t xml:space="preserve"> используемых в интерьере </w:t>
      </w:r>
      <w:r w:rsidR="00C94BB5">
        <w:rPr>
          <w:sz w:val="28"/>
          <w:szCs w:val="28"/>
        </w:rPr>
        <w:t>и</w:t>
      </w:r>
      <w:r w:rsidR="007E3AAB">
        <w:rPr>
          <w:sz w:val="28"/>
          <w:szCs w:val="28"/>
        </w:rPr>
        <w:t xml:space="preserve"> оформление</w:t>
      </w:r>
      <w:r w:rsidR="00774432">
        <w:rPr>
          <w:sz w:val="28"/>
          <w:szCs w:val="28"/>
        </w:rPr>
        <w:t xml:space="preserve"> проекта.</w:t>
      </w:r>
      <w:r w:rsidR="00D35570">
        <w:rPr>
          <w:sz w:val="28"/>
          <w:szCs w:val="28"/>
        </w:rPr>
        <w:t xml:space="preserve"> </w:t>
      </w:r>
      <w:r w:rsidR="00F03EBD">
        <w:rPr>
          <w:sz w:val="28"/>
          <w:szCs w:val="28"/>
        </w:rPr>
        <w:t>Базой практики может являться ФГБОУ ВО «ГГУ» или же другие организации – дизайн-студии, дизайн-бюро, фирмы по дизайну интерьера и коммерческие компании, с которыми заключается договор, между учебным заведением и фирмой, где студент проходит практику.</w:t>
      </w:r>
    </w:p>
    <w:p w14:paraId="2EEB0149" w14:textId="76F01C67" w:rsidR="006541F2" w:rsidRPr="006541F2" w:rsidRDefault="006541F2" w:rsidP="00700BCD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 w:val="0"/>
        <w:jc w:val="both"/>
        <w:rPr>
          <w:sz w:val="28"/>
          <w:szCs w:val="28"/>
        </w:rPr>
      </w:pPr>
    </w:p>
    <w:p w14:paraId="089D13E2" w14:textId="77777777" w:rsidR="00EE2937" w:rsidRDefault="00EE2937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0D1067B9" w14:textId="77777777" w:rsidR="00EE2937" w:rsidRPr="00FE25B7" w:rsidRDefault="00EE2937" w:rsidP="00700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olor w:val="FF0000"/>
        </w:rPr>
      </w:pPr>
    </w:p>
    <w:p w14:paraId="4967D489" w14:textId="77777777" w:rsidR="00EE2937" w:rsidRPr="00105471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EE2937" w:rsidRPr="00105471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619CB8DE" w14:textId="5E5EAF1C" w:rsidR="00FF6AC7" w:rsidRPr="00FE25B7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333F68">
        <w:rPr>
          <w:b/>
          <w:sz w:val="28"/>
          <w:szCs w:val="28"/>
        </w:rPr>
        <w:lastRenderedPageBreak/>
        <w:t>2.</w:t>
      </w:r>
      <w:proofErr w:type="gramStart"/>
      <w:r w:rsidR="0010443F">
        <w:rPr>
          <w:b/>
          <w:sz w:val="28"/>
          <w:szCs w:val="28"/>
        </w:rPr>
        <w:t>3.</w:t>
      </w:r>
      <w:r w:rsidR="0026619D" w:rsidRPr="00333F68">
        <w:rPr>
          <w:b/>
          <w:sz w:val="28"/>
          <w:szCs w:val="28"/>
        </w:rPr>
        <w:t>Т</w:t>
      </w:r>
      <w:r w:rsidRPr="00333F68">
        <w:rPr>
          <w:b/>
          <w:sz w:val="28"/>
          <w:szCs w:val="28"/>
        </w:rPr>
        <w:t>ематический</w:t>
      </w:r>
      <w:proofErr w:type="gramEnd"/>
      <w:r w:rsidRPr="00333F68">
        <w:rPr>
          <w:b/>
          <w:sz w:val="28"/>
          <w:szCs w:val="28"/>
        </w:rPr>
        <w:t xml:space="preserve"> план</w:t>
      </w:r>
      <w:r w:rsidR="000C0E95">
        <w:rPr>
          <w:b/>
          <w:sz w:val="28"/>
          <w:szCs w:val="28"/>
        </w:rPr>
        <w:t>:</w:t>
      </w:r>
      <w:r w:rsidRPr="00333F68">
        <w:rPr>
          <w:b/>
          <w:sz w:val="28"/>
          <w:szCs w:val="28"/>
        </w:rPr>
        <w:t xml:space="preserve"> </w:t>
      </w:r>
      <w:r w:rsidR="00914902" w:rsidRPr="00333F68">
        <w:rPr>
          <w:u w:val="single"/>
        </w:rPr>
        <w:t>Производственная</w:t>
      </w:r>
      <w:r w:rsidR="000C0E95">
        <w:rPr>
          <w:u w:val="single"/>
        </w:rPr>
        <w:t xml:space="preserve"> </w:t>
      </w:r>
      <w:r w:rsidR="00914902" w:rsidRPr="00914902">
        <w:rPr>
          <w:u w:val="single"/>
        </w:rPr>
        <w:t xml:space="preserve">практика </w:t>
      </w:r>
      <w:r w:rsidR="003D08C8">
        <w:rPr>
          <w:u w:val="single"/>
        </w:rPr>
        <w:t>(</w:t>
      </w:r>
      <w:r w:rsidR="00914902" w:rsidRPr="00914902">
        <w:rPr>
          <w:u w:val="single"/>
        </w:rPr>
        <w:t>по профилю специальности</w:t>
      </w:r>
      <w:r w:rsidR="003D08C8">
        <w:rPr>
          <w:u w:val="single"/>
        </w:rPr>
        <w:t>)</w:t>
      </w:r>
    </w:p>
    <w:p w14:paraId="546D0180" w14:textId="77777777" w:rsidR="00FF6AC7" w:rsidRPr="00FE25B7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  <w:sz w:val="20"/>
          <w:szCs w:val="20"/>
        </w:rPr>
      </w:pP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0640"/>
        <w:gridCol w:w="2268"/>
      </w:tblGrid>
      <w:tr w:rsidR="00EE2937" w:rsidRPr="00333F68" w14:paraId="78F180FD" w14:textId="77777777" w:rsidTr="00A318F0">
        <w:trPr>
          <w:trHeight w:val="851"/>
        </w:trPr>
        <w:tc>
          <w:tcPr>
            <w:tcW w:w="2084" w:type="dxa"/>
            <w:shd w:val="clear" w:color="auto" w:fill="auto"/>
          </w:tcPr>
          <w:p w14:paraId="74DF7811" w14:textId="77777777"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40" w:type="dxa"/>
            <w:shd w:val="clear" w:color="auto" w:fill="auto"/>
          </w:tcPr>
          <w:p w14:paraId="3C0E2BF2" w14:textId="77777777"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33F68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268" w:type="dxa"/>
            <w:shd w:val="clear" w:color="auto" w:fill="auto"/>
          </w:tcPr>
          <w:p w14:paraId="06B8C1DA" w14:textId="77777777"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Объем часов</w:t>
            </w:r>
          </w:p>
        </w:tc>
      </w:tr>
      <w:tr w:rsidR="00EE2937" w:rsidRPr="00AA673D" w14:paraId="369E9F36" w14:textId="77777777" w:rsidTr="00A318F0">
        <w:trPr>
          <w:trHeight w:val="445"/>
        </w:trPr>
        <w:tc>
          <w:tcPr>
            <w:tcW w:w="2084" w:type="dxa"/>
            <w:shd w:val="clear" w:color="auto" w:fill="auto"/>
          </w:tcPr>
          <w:p w14:paraId="63EE5DF9" w14:textId="77777777"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1</w:t>
            </w:r>
          </w:p>
        </w:tc>
        <w:tc>
          <w:tcPr>
            <w:tcW w:w="10640" w:type="dxa"/>
            <w:shd w:val="clear" w:color="auto" w:fill="auto"/>
          </w:tcPr>
          <w:p w14:paraId="4A98013B" w14:textId="77777777"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474243A" w14:textId="77777777" w:rsidR="00EE2937" w:rsidRPr="0092762E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762E">
              <w:rPr>
                <w:b/>
                <w:bCs/>
              </w:rPr>
              <w:t>3</w:t>
            </w:r>
          </w:p>
        </w:tc>
      </w:tr>
      <w:tr w:rsidR="00EE2937" w:rsidRPr="00FE25B7" w14:paraId="4DEA0744" w14:textId="77777777" w:rsidTr="00A318F0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14:paraId="7E4EA1CC" w14:textId="77777777" w:rsidR="00EE2937" w:rsidRPr="00FE25B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640" w:type="dxa"/>
            <w:shd w:val="clear" w:color="auto" w:fill="D9D9D9" w:themeFill="background1" w:themeFillShade="D9"/>
            <w:vAlign w:val="center"/>
          </w:tcPr>
          <w:p w14:paraId="29A1FE61" w14:textId="344E448B" w:rsidR="00EE2937" w:rsidRPr="00914902" w:rsidRDefault="00A772BF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84075" w:rsidRPr="00914902">
              <w:rPr>
                <w:b/>
                <w:bCs/>
              </w:rPr>
              <w:t xml:space="preserve"> курс </w:t>
            </w:r>
            <w:r>
              <w:rPr>
                <w:b/>
                <w:bCs/>
              </w:rPr>
              <w:t>6</w:t>
            </w:r>
            <w:r w:rsidR="00914902">
              <w:rPr>
                <w:b/>
                <w:bCs/>
              </w:rPr>
              <w:t xml:space="preserve"> семестр </w:t>
            </w:r>
            <w:r w:rsidR="00ED2CD4" w:rsidRPr="00914902">
              <w:rPr>
                <w:b/>
                <w:bCs/>
              </w:rPr>
              <w:t>(108</w:t>
            </w:r>
            <w:r w:rsidR="00984075" w:rsidRPr="00914902">
              <w:rPr>
                <w:b/>
                <w:bCs/>
              </w:rPr>
              <w:t xml:space="preserve"> часов </w:t>
            </w:r>
            <w:r w:rsidR="00984075" w:rsidRPr="00914902">
              <w:rPr>
                <w:b/>
                <w:bCs/>
                <w:lang w:val="en-US"/>
              </w:rPr>
              <w:t>/</w:t>
            </w:r>
            <w:r w:rsidR="00984075" w:rsidRPr="00914902">
              <w:rPr>
                <w:b/>
                <w:bCs/>
              </w:rPr>
              <w:t>3 недели)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6A89F09" w14:textId="77777777" w:rsidR="00EE2937" w:rsidRPr="0092762E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EE2937" w14:paraId="76333680" w14:textId="77777777" w:rsidTr="00A318F0">
        <w:trPr>
          <w:trHeight w:val="20"/>
        </w:trPr>
        <w:tc>
          <w:tcPr>
            <w:tcW w:w="2084" w:type="dxa"/>
            <w:shd w:val="clear" w:color="auto" w:fill="FFFFFF"/>
          </w:tcPr>
          <w:p w14:paraId="2625A43B" w14:textId="77777777" w:rsidR="00EE2937" w:rsidRPr="00EE293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E2937">
              <w:rPr>
                <w:b/>
                <w:bCs/>
              </w:rPr>
              <w:t>Вводное занятие</w:t>
            </w:r>
          </w:p>
        </w:tc>
        <w:tc>
          <w:tcPr>
            <w:tcW w:w="10640" w:type="dxa"/>
            <w:shd w:val="clear" w:color="auto" w:fill="auto"/>
          </w:tcPr>
          <w:p w14:paraId="405CA895" w14:textId="1C225C4A" w:rsidR="00EE2937" w:rsidRPr="00EE2937" w:rsidRDefault="002F0B13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EE02EE">
              <w:t>Организационное</w:t>
            </w:r>
            <w:r>
              <w:t xml:space="preserve"> вводное занятие</w:t>
            </w:r>
            <w:r w:rsidRPr="00EE02EE">
              <w:t>. Постановка цел</w:t>
            </w:r>
            <w:r w:rsidR="002B0656">
              <w:t xml:space="preserve">и и </w:t>
            </w:r>
            <w:r w:rsidRPr="00EE02EE">
              <w:t>задач практики. Формирование графика работы</w:t>
            </w:r>
            <w:r>
              <w:t xml:space="preserve">. </w:t>
            </w:r>
            <w:r w:rsidRPr="00EE02EE">
              <w:t>Выбор темы.</w:t>
            </w:r>
          </w:p>
        </w:tc>
        <w:tc>
          <w:tcPr>
            <w:tcW w:w="2268" w:type="dxa"/>
            <w:shd w:val="clear" w:color="auto" w:fill="FFFFFF"/>
          </w:tcPr>
          <w:p w14:paraId="3DBC270F" w14:textId="77777777" w:rsidR="00EE2937" w:rsidRPr="0092762E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2762E">
              <w:rPr>
                <w:bCs/>
              </w:rPr>
              <w:t>4</w:t>
            </w:r>
          </w:p>
        </w:tc>
      </w:tr>
      <w:tr w:rsidR="000C0E95" w:rsidRPr="00EE2937" w14:paraId="225D0F23" w14:textId="77777777" w:rsidTr="00A318F0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14:paraId="25BEB45A" w14:textId="77777777" w:rsidR="000C0E95" w:rsidRDefault="000C0E95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>Тема 1.</w:t>
            </w:r>
          </w:p>
          <w:p w14:paraId="68D30665" w14:textId="76936667" w:rsidR="000C0E95" w:rsidRPr="00EE2937" w:rsidRDefault="000C0E95" w:rsidP="000C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Разработка дизайн-проекта фирменного стиля</w:t>
            </w:r>
          </w:p>
          <w:p w14:paraId="2019B13F" w14:textId="220AB85E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4B17B7B" w14:textId="7864F8C1" w:rsidR="000C0E95" w:rsidRPr="00EE2937" w:rsidRDefault="002B0656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Изучение </w:t>
            </w:r>
            <w:proofErr w:type="spellStart"/>
            <w:r>
              <w:t>референсов</w:t>
            </w:r>
            <w:proofErr w:type="spellEnd"/>
            <w:r>
              <w:t xml:space="preserve">. </w:t>
            </w:r>
            <w:r w:rsidR="00155A79" w:rsidRPr="00EE02EE">
              <w:t xml:space="preserve">Поиск </w:t>
            </w:r>
            <w:r w:rsidR="00155A79">
              <w:t>логотипа</w:t>
            </w:r>
            <w:r w:rsidR="00155A79" w:rsidRPr="00EE02EE">
              <w:t>. Оформление эскизов.</w:t>
            </w:r>
          </w:p>
        </w:tc>
        <w:tc>
          <w:tcPr>
            <w:tcW w:w="2268" w:type="dxa"/>
            <w:shd w:val="clear" w:color="auto" w:fill="FFFFFF"/>
          </w:tcPr>
          <w:p w14:paraId="77DADCFF" w14:textId="3239A019" w:rsidR="000C0E95" w:rsidRPr="0092762E" w:rsidRDefault="0092762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0C0E95" w:rsidRPr="00EE2937" w14:paraId="4684FF41" w14:textId="77777777" w:rsidTr="00A318F0">
        <w:trPr>
          <w:trHeight w:val="50"/>
        </w:trPr>
        <w:tc>
          <w:tcPr>
            <w:tcW w:w="2084" w:type="dxa"/>
            <w:vMerge/>
            <w:shd w:val="clear" w:color="auto" w:fill="FFFFFF"/>
          </w:tcPr>
          <w:p w14:paraId="671A65CA" w14:textId="7D27541E" w:rsidR="000C0E95" w:rsidRPr="00854DE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ABFD96F" w14:textId="1C5C5FFE" w:rsidR="000C0E95" w:rsidRPr="007F5288" w:rsidRDefault="00155A79" w:rsidP="00E31414">
            <w:r>
              <w:t xml:space="preserve">Выполнение логотипа в </w:t>
            </w:r>
            <w:proofErr w:type="spellStart"/>
            <w:r w:rsidRPr="007A3811">
              <w:t>Adobe</w:t>
            </w:r>
            <w:proofErr w:type="spellEnd"/>
            <w:r w:rsidRPr="007A3811">
              <w:t xml:space="preserve"> </w:t>
            </w:r>
            <w:proofErr w:type="spellStart"/>
            <w:r w:rsidRPr="007A3811">
              <w:t>Illustrator</w:t>
            </w:r>
            <w:proofErr w:type="spellEnd"/>
            <w:r>
              <w:t xml:space="preserve"> и </w:t>
            </w:r>
            <w:proofErr w:type="spellStart"/>
            <w:r w:rsidRPr="007A3811">
              <w:t>Adobe</w:t>
            </w:r>
            <w:proofErr w:type="spellEnd"/>
            <w:r w:rsidRPr="007A3811">
              <w:t xml:space="preserve"> </w:t>
            </w:r>
            <w:proofErr w:type="spellStart"/>
            <w:r w:rsidRPr="007A3811">
              <w:t>Photoshop</w:t>
            </w:r>
            <w:proofErr w:type="spellEnd"/>
            <w:r>
              <w:t>.</w:t>
            </w:r>
            <w:r w:rsidR="00A521EB"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2D057C79" w14:textId="77777777" w:rsidR="000C0E95" w:rsidRPr="0092762E" w:rsidRDefault="000C0E95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A521EB" w:rsidRPr="00EE2937" w14:paraId="55B4C3E1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54CA0195" w14:textId="77777777" w:rsidR="00A521EB" w:rsidRPr="00854DE7" w:rsidRDefault="00A521EB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4AB971B" w14:textId="27C6D91D" w:rsidR="00A521EB" w:rsidRDefault="00A521EB" w:rsidP="00E31414">
            <w:r>
              <w:t>Построение логотипа.</w:t>
            </w:r>
          </w:p>
        </w:tc>
        <w:tc>
          <w:tcPr>
            <w:tcW w:w="2268" w:type="dxa"/>
            <w:shd w:val="clear" w:color="auto" w:fill="FFFFFF"/>
          </w:tcPr>
          <w:p w14:paraId="25D0C8D1" w14:textId="43FB3A6C" w:rsidR="00A521EB" w:rsidRPr="0092762E" w:rsidRDefault="00943E7C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C0E95" w:rsidRPr="00EE2937" w14:paraId="44F5B80D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7413D85" w14:textId="76344DA8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CE22083" w14:textId="672D44CD" w:rsidR="000C0E95" w:rsidRDefault="00155A79" w:rsidP="00E31414">
            <w:r>
              <w:t>Подбор цветовой гаммы логотипа. Использование логотипа на различных фонах.</w:t>
            </w:r>
          </w:p>
        </w:tc>
        <w:tc>
          <w:tcPr>
            <w:tcW w:w="2268" w:type="dxa"/>
            <w:shd w:val="clear" w:color="auto" w:fill="FFFFFF"/>
          </w:tcPr>
          <w:p w14:paraId="2A060B8C" w14:textId="61DF7246" w:rsidR="000C0E95" w:rsidRPr="0092762E" w:rsidRDefault="000C0E95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</w:t>
            </w:r>
            <w:r w:rsidR="00943E7C">
              <w:rPr>
                <w:bCs/>
              </w:rPr>
              <w:t>2</w:t>
            </w:r>
          </w:p>
        </w:tc>
      </w:tr>
      <w:tr w:rsidR="000C0E95" w:rsidRPr="00EE2937" w14:paraId="5F3CB9C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21A29B6C" w14:textId="0C7FF5E5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63149C2" w14:textId="6D6FFB5A" w:rsidR="000C0E95" w:rsidRPr="00A521EB" w:rsidRDefault="00A521EB" w:rsidP="00A521EB">
            <w:r>
              <w:t>Подбор или создание шрифта к логотипу.</w:t>
            </w:r>
          </w:p>
        </w:tc>
        <w:tc>
          <w:tcPr>
            <w:tcW w:w="2268" w:type="dxa"/>
            <w:shd w:val="clear" w:color="auto" w:fill="FFFFFF"/>
          </w:tcPr>
          <w:p w14:paraId="5BE79B46" w14:textId="77777777" w:rsidR="000C0E95" w:rsidRPr="0092762E" w:rsidRDefault="000C0E95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0C0E95" w:rsidRPr="00EE2937" w14:paraId="225E828F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4932959F" w14:textId="0F40B198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4A2D7AB" w14:textId="47DEFEC4" w:rsidR="000C0E95" w:rsidRPr="004B2E48" w:rsidRDefault="00CF4B35" w:rsidP="00FB59EE">
            <w:r>
              <w:t>Масштабирование и прозрачность логотипа</w:t>
            </w:r>
          </w:p>
        </w:tc>
        <w:tc>
          <w:tcPr>
            <w:tcW w:w="2268" w:type="dxa"/>
            <w:shd w:val="clear" w:color="auto" w:fill="FFFFFF"/>
          </w:tcPr>
          <w:p w14:paraId="66388BF7" w14:textId="49FEC43E" w:rsidR="000C0E95" w:rsidRPr="0092762E" w:rsidRDefault="00943E7C" w:rsidP="00FB59EE">
            <w:pPr>
              <w:jc w:val="center"/>
            </w:pPr>
            <w:r>
              <w:t>6</w:t>
            </w:r>
          </w:p>
        </w:tc>
      </w:tr>
      <w:tr w:rsidR="000C0E95" w:rsidRPr="00EE2937" w14:paraId="526727F9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1EC37D25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CA4BC13" w14:textId="38802C58" w:rsidR="000C0E95" w:rsidRPr="004B2E48" w:rsidRDefault="00F37F38" w:rsidP="00FB59EE">
            <w:r>
              <w:t xml:space="preserve">Разработка </w:t>
            </w:r>
            <w:r w:rsidR="00971264">
              <w:t xml:space="preserve">или подбор </w:t>
            </w:r>
            <w:proofErr w:type="spellStart"/>
            <w:r>
              <w:t>мокапов</w:t>
            </w:r>
            <w:proofErr w:type="spellEnd"/>
            <w: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66CFF141" w14:textId="77777777" w:rsidR="000C0E95" w:rsidRPr="0092762E" w:rsidRDefault="000C0E95" w:rsidP="00FB59EE">
            <w:pPr>
              <w:jc w:val="center"/>
            </w:pPr>
            <w:r w:rsidRPr="0092762E">
              <w:t>10</w:t>
            </w:r>
          </w:p>
        </w:tc>
      </w:tr>
      <w:tr w:rsidR="000C0E95" w:rsidRPr="00EE2937" w14:paraId="463B47BE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5A7561BC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43340D0" w14:textId="21B10C66" w:rsidR="000C0E95" w:rsidRPr="004B2E48" w:rsidRDefault="00971264" w:rsidP="00FB59EE">
            <w:r>
              <w:t>Оформление фирменных носителей</w:t>
            </w:r>
          </w:p>
        </w:tc>
        <w:tc>
          <w:tcPr>
            <w:tcW w:w="2268" w:type="dxa"/>
            <w:shd w:val="clear" w:color="auto" w:fill="FFFFFF"/>
          </w:tcPr>
          <w:p w14:paraId="1D4A4B66" w14:textId="282E0E77" w:rsidR="000C0E95" w:rsidRPr="0092762E" w:rsidRDefault="000C0E95" w:rsidP="00FB59EE">
            <w:pPr>
              <w:jc w:val="center"/>
            </w:pPr>
            <w:r w:rsidRPr="0092762E">
              <w:t>1</w:t>
            </w:r>
            <w:r w:rsidR="00943E7C">
              <w:t>2</w:t>
            </w:r>
          </w:p>
        </w:tc>
      </w:tr>
      <w:tr w:rsidR="000C0E95" w:rsidRPr="00EE2937" w14:paraId="790CC1F2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6B3C2CFF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E971ED4" w14:textId="0561C61C" w:rsidR="000C0E95" w:rsidRPr="004B2E48" w:rsidRDefault="00971264" w:rsidP="00FB59EE">
            <w:r>
              <w:t>Оформление проекта на формате А3</w:t>
            </w:r>
          </w:p>
        </w:tc>
        <w:tc>
          <w:tcPr>
            <w:tcW w:w="2268" w:type="dxa"/>
            <w:shd w:val="clear" w:color="auto" w:fill="FFFFFF"/>
          </w:tcPr>
          <w:p w14:paraId="0686B650" w14:textId="00DC3EA8" w:rsidR="000C0E95" w:rsidRPr="0092762E" w:rsidRDefault="0092762E" w:rsidP="00FB59EE">
            <w:pPr>
              <w:jc w:val="center"/>
            </w:pPr>
            <w:r w:rsidRPr="0092762E">
              <w:t>1</w:t>
            </w:r>
            <w:r w:rsidR="00943E7C">
              <w:t>2</w:t>
            </w:r>
          </w:p>
        </w:tc>
      </w:tr>
      <w:tr w:rsidR="000C0E95" w:rsidRPr="00EE2937" w14:paraId="2424D106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9796B87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21F1BBE" w14:textId="3EA17D0A" w:rsidR="000C0E95" w:rsidRPr="004B2E48" w:rsidRDefault="00971264" w:rsidP="00FB59EE">
            <w:r>
              <w:t>Оформление отчётной документации</w:t>
            </w:r>
          </w:p>
        </w:tc>
        <w:tc>
          <w:tcPr>
            <w:tcW w:w="2268" w:type="dxa"/>
            <w:shd w:val="clear" w:color="auto" w:fill="FFFFFF"/>
          </w:tcPr>
          <w:p w14:paraId="3E78320C" w14:textId="756D32FD" w:rsidR="000C0E95" w:rsidRPr="0092762E" w:rsidRDefault="0092762E" w:rsidP="00FB59EE">
            <w:pPr>
              <w:jc w:val="center"/>
            </w:pPr>
            <w:r w:rsidRPr="0092762E">
              <w:t>10</w:t>
            </w:r>
          </w:p>
        </w:tc>
      </w:tr>
      <w:tr w:rsidR="00B701F6" w:rsidRPr="00EE2937" w14:paraId="6825183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27E8EDB7" w14:textId="77777777" w:rsidR="00B701F6" w:rsidRPr="00EE2937" w:rsidRDefault="00B701F6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2DF45308" w14:textId="6ED88446" w:rsidR="00B701F6" w:rsidRDefault="0092762E" w:rsidP="00FB59EE">
            <w:r>
              <w:t>Предоставление</w:t>
            </w:r>
            <w:r w:rsidR="00B701F6">
              <w:t xml:space="preserve"> </w:t>
            </w:r>
            <w:r>
              <w:t>всех материалов на защиту практики</w:t>
            </w:r>
          </w:p>
        </w:tc>
        <w:tc>
          <w:tcPr>
            <w:tcW w:w="2268" w:type="dxa"/>
            <w:shd w:val="clear" w:color="auto" w:fill="FFFFFF"/>
          </w:tcPr>
          <w:p w14:paraId="112233AC" w14:textId="03575264" w:rsidR="00B701F6" w:rsidRPr="0092762E" w:rsidRDefault="0092762E" w:rsidP="00FB59EE">
            <w:pPr>
              <w:jc w:val="center"/>
            </w:pPr>
            <w:r w:rsidRPr="0092762E">
              <w:t>4</w:t>
            </w:r>
          </w:p>
        </w:tc>
      </w:tr>
      <w:tr w:rsidR="000C0E95" w:rsidRPr="00EE2937" w14:paraId="22F00E78" w14:textId="77777777" w:rsidTr="002A093B">
        <w:trPr>
          <w:trHeight w:val="231"/>
        </w:trPr>
        <w:tc>
          <w:tcPr>
            <w:tcW w:w="2084" w:type="dxa"/>
            <w:vMerge/>
            <w:shd w:val="clear" w:color="auto" w:fill="FFFFFF"/>
          </w:tcPr>
          <w:p w14:paraId="3373A4C7" w14:textId="77777777" w:rsidR="000C0E95" w:rsidRPr="00EE2937" w:rsidRDefault="000C0E95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768538B6" w14:textId="47E8436E" w:rsidR="000C0E95" w:rsidRDefault="00971264" w:rsidP="00FB59EE">
            <w:r>
              <w:rPr>
                <w:b/>
                <w:bCs/>
              </w:rPr>
              <w:t>И</w:t>
            </w:r>
            <w:r w:rsidR="000C0E95" w:rsidRPr="00FB59EE">
              <w:rPr>
                <w:b/>
                <w:bCs/>
              </w:rPr>
              <w:t>того</w:t>
            </w:r>
            <w:r w:rsidR="002A093B">
              <w:rPr>
                <w:b/>
                <w:bCs/>
              </w:rPr>
              <w:t>:</w:t>
            </w:r>
          </w:p>
        </w:tc>
        <w:tc>
          <w:tcPr>
            <w:tcW w:w="2268" w:type="dxa"/>
            <w:shd w:val="clear" w:color="auto" w:fill="FFFFFF"/>
          </w:tcPr>
          <w:p w14:paraId="6FDD96D3" w14:textId="77777777" w:rsidR="000C0E95" w:rsidRPr="0092762E" w:rsidRDefault="000C0E95" w:rsidP="00FB59EE">
            <w:pPr>
              <w:jc w:val="center"/>
            </w:pPr>
            <w:r w:rsidRPr="0092762E">
              <w:rPr>
                <w:b/>
                <w:bCs/>
              </w:rPr>
              <w:t>108</w:t>
            </w:r>
          </w:p>
        </w:tc>
      </w:tr>
      <w:tr w:rsidR="0093293F" w:rsidRPr="00EE2937" w14:paraId="5D888396" w14:textId="77777777" w:rsidTr="00A318F0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14:paraId="6E67E822" w14:textId="77777777" w:rsidR="0093293F" w:rsidRPr="00EE2937" w:rsidRDefault="0093293F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D9D9D9" w:themeFill="background1" w:themeFillShade="D9"/>
          </w:tcPr>
          <w:p w14:paraId="234158B0" w14:textId="615B73A6" w:rsidR="0093293F" w:rsidRPr="00FB59EE" w:rsidRDefault="00A772BF" w:rsidP="00DA5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93293F" w:rsidRPr="00914902">
              <w:rPr>
                <w:b/>
                <w:bCs/>
              </w:rPr>
              <w:t xml:space="preserve"> курс </w:t>
            </w:r>
            <w:r>
              <w:rPr>
                <w:b/>
                <w:bCs/>
              </w:rPr>
              <w:t>7</w:t>
            </w:r>
            <w:r w:rsidR="0093293F" w:rsidRPr="00914902">
              <w:rPr>
                <w:b/>
                <w:bCs/>
              </w:rPr>
              <w:t xml:space="preserve"> семестр </w:t>
            </w:r>
            <w:r w:rsidR="00ED2CD4" w:rsidRPr="00914902">
              <w:rPr>
                <w:b/>
                <w:bCs/>
              </w:rPr>
              <w:t xml:space="preserve">(108 часов </w:t>
            </w:r>
            <w:r w:rsidR="00ED2CD4" w:rsidRPr="00914902">
              <w:rPr>
                <w:b/>
                <w:bCs/>
                <w:lang w:val="en-US"/>
              </w:rPr>
              <w:t>/</w:t>
            </w:r>
            <w:r w:rsidR="00ED2CD4" w:rsidRPr="00914902">
              <w:rPr>
                <w:b/>
                <w:bCs/>
              </w:rPr>
              <w:t>3 недели)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CF426FD" w14:textId="77777777" w:rsidR="0093293F" w:rsidRPr="0092762E" w:rsidRDefault="0093293F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21E3D" w:rsidRPr="00EE2937" w14:paraId="1CD47E71" w14:textId="77777777" w:rsidTr="00A318F0">
        <w:trPr>
          <w:trHeight w:val="20"/>
        </w:trPr>
        <w:tc>
          <w:tcPr>
            <w:tcW w:w="2084" w:type="dxa"/>
            <w:shd w:val="clear" w:color="auto" w:fill="FFFFFF" w:themeFill="background1"/>
          </w:tcPr>
          <w:p w14:paraId="592CFCDD" w14:textId="77777777" w:rsidR="00B21E3D" w:rsidRPr="00EE2937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Вводное занятие</w:t>
            </w:r>
          </w:p>
        </w:tc>
        <w:tc>
          <w:tcPr>
            <w:tcW w:w="10640" w:type="dxa"/>
            <w:shd w:val="clear" w:color="auto" w:fill="auto"/>
          </w:tcPr>
          <w:p w14:paraId="0D9EDE08" w14:textId="347DAAFB" w:rsidR="00B21E3D" w:rsidRPr="003B5991" w:rsidRDefault="00E02EEE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E02EE">
              <w:t>Организационное</w:t>
            </w:r>
            <w:r>
              <w:t xml:space="preserve"> </w:t>
            </w:r>
            <w:r w:rsidR="003B5991">
              <w:t>собрание</w:t>
            </w:r>
            <w:r w:rsidRPr="00EE02EE">
              <w:t>. Постановка цел</w:t>
            </w:r>
            <w:r w:rsidR="002B0656">
              <w:t>и и</w:t>
            </w:r>
            <w:r w:rsidRPr="00EE02EE">
              <w:t xml:space="preserve"> задач практики. </w:t>
            </w:r>
            <w:r w:rsidR="003B5991">
              <w:t xml:space="preserve">Ознакомление с техникой безопасности. </w:t>
            </w:r>
            <w:r w:rsidRPr="00EE02EE">
              <w:t>Формирование графика работы</w:t>
            </w:r>
            <w:r>
              <w:t xml:space="preserve">. </w:t>
            </w:r>
            <w:r w:rsidRPr="00EE02EE">
              <w:t>Выбор темы.</w:t>
            </w:r>
            <w: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22B88BB6" w14:textId="77777777" w:rsidR="00B21E3D" w:rsidRPr="0092762E" w:rsidRDefault="00B21E3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4</w:t>
            </w:r>
          </w:p>
        </w:tc>
      </w:tr>
      <w:tr w:rsidR="00003A84" w:rsidRPr="00EE2937" w14:paraId="35179C80" w14:textId="77777777" w:rsidTr="00A318F0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14:paraId="1F0366CE" w14:textId="77777777" w:rsidR="00003A84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14:paraId="2A2CE249" w14:textId="6D658FB6" w:rsidR="00003A84" w:rsidRPr="00EE2937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Разработка арт-объекта в материале</w:t>
            </w:r>
          </w:p>
          <w:p w14:paraId="608BB7B0" w14:textId="154E7B87" w:rsidR="00003A84" w:rsidRPr="00EE2937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B12C662" w14:textId="266F7685" w:rsidR="00003A84" w:rsidRDefault="005A6318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Изучение </w:t>
            </w:r>
            <w:proofErr w:type="spellStart"/>
            <w:r w:rsidR="00DA6551">
              <w:rPr>
                <w:bCs/>
              </w:rPr>
              <w:t>референсов</w:t>
            </w:r>
            <w:proofErr w:type="spellEnd"/>
            <w:r w:rsidR="00DA6551">
              <w:rPr>
                <w:bCs/>
              </w:rPr>
              <w:t xml:space="preserve"> для создания</w:t>
            </w:r>
            <w:r w:rsidR="00003A84">
              <w:rPr>
                <w:bCs/>
              </w:rPr>
              <w:t xml:space="preserve"> арт-объекта</w:t>
            </w:r>
          </w:p>
        </w:tc>
        <w:tc>
          <w:tcPr>
            <w:tcW w:w="2268" w:type="dxa"/>
            <w:shd w:val="clear" w:color="auto" w:fill="FFFFFF"/>
          </w:tcPr>
          <w:p w14:paraId="4A518993" w14:textId="22531DA5" w:rsidR="00003A84" w:rsidRPr="0092762E" w:rsidRDefault="00667311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03A84" w:rsidRPr="00EE2937" w14:paraId="57E11038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19DD3074" w14:textId="50B42644" w:rsidR="00003A84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55989B58" w14:textId="20FE2727" w:rsidR="00003A84" w:rsidRDefault="005A6318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Поиск образа и разработка ряда эскизов</w:t>
            </w:r>
          </w:p>
        </w:tc>
        <w:tc>
          <w:tcPr>
            <w:tcW w:w="2268" w:type="dxa"/>
            <w:shd w:val="clear" w:color="auto" w:fill="FFFFFF"/>
          </w:tcPr>
          <w:p w14:paraId="5A8C6A91" w14:textId="7C45ADBC" w:rsidR="00003A84" w:rsidRPr="0092762E" w:rsidRDefault="00667311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D47DA" w:rsidRPr="00EE2937" w14:paraId="735AE264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B1F1DD7" w14:textId="77777777" w:rsidR="008D47DA" w:rsidRDefault="008D47D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3C8946D" w14:textId="170E57CC" w:rsidR="008D47DA" w:rsidRDefault="008D47DA" w:rsidP="003B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Определение с масштабом арт-объекта</w:t>
            </w:r>
          </w:p>
        </w:tc>
        <w:tc>
          <w:tcPr>
            <w:tcW w:w="2268" w:type="dxa"/>
            <w:shd w:val="clear" w:color="auto" w:fill="FFFFFF"/>
          </w:tcPr>
          <w:p w14:paraId="30F2F2D7" w14:textId="1826EFB3" w:rsidR="008D47DA" w:rsidRPr="0092762E" w:rsidRDefault="00667311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03A84" w:rsidRPr="00EE2937" w14:paraId="34E30157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038227C" w14:textId="77777777" w:rsidR="00003A84" w:rsidRDefault="00003A84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48FEFB3" w14:textId="533AB862" w:rsidR="00003A84" w:rsidRPr="00CE5CE4" w:rsidRDefault="00003A84" w:rsidP="00FB59EE">
            <w:r>
              <w:t xml:space="preserve">Разработка </w:t>
            </w:r>
            <w:r w:rsidR="008D47DA">
              <w:t xml:space="preserve">подробных </w:t>
            </w:r>
            <w:r>
              <w:t>чертежей арт-объекта</w:t>
            </w:r>
          </w:p>
        </w:tc>
        <w:tc>
          <w:tcPr>
            <w:tcW w:w="2268" w:type="dxa"/>
            <w:shd w:val="clear" w:color="auto" w:fill="FFFFFF"/>
          </w:tcPr>
          <w:p w14:paraId="10EB7B39" w14:textId="0F92EBF4" w:rsidR="00003A84" w:rsidRPr="0092762E" w:rsidRDefault="002C73D3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03A84" w:rsidRPr="00EE2937" w14:paraId="37682954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03B732F6" w14:textId="77777777" w:rsidR="00003A84" w:rsidRDefault="00003A84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262ABE5E" w14:textId="0BA9A468" w:rsidR="00003A84" w:rsidRPr="00CE5CE4" w:rsidRDefault="008D47DA" w:rsidP="00FB59EE">
            <w:r>
              <w:t xml:space="preserve">Подбор цветовой гаммы </w:t>
            </w:r>
          </w:p>
        </w:tc>
        <w:tc>
          <w:tcPr>
            <w:tcW w:w="2268" w:type="dxa"/>
            <w:shd w:val="clear" w:color="auto" w:fill="FFFFFF"/>
          </w:tcPr>
          <w:p w14:paraId="50D5DC10" w14:textId="69D26290" w:rsidR="00003A84" w:rsidRPr="0092762E" w:rsidRDefault="002C73D3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03A84" w:rsidRPr="00EE2937" w14:paraId="68D60E99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2065B5A" w14:textId="77777777" w:rsidR="00003A84" w:rsidRDefault="00003A8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8EB4B63" w14:textId="7EF9A3F3" w:rsidR="00003A84" w:rsidRDefault="00003A84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Выбор материала для создания арт-объекта</w:t>
            </w:r>
          </w:p>
        </w:tc>
        <w:tc>
          <w:tcPr>
            <w:tcW w:w="2268" w:type="dxa"/>
            <w:shd w:val="clear" w:color="auto" w:fill="FFFFFF"/>
          </w:tcPr>
          <w:p w14:paraId="35B7D794" w14:textId="0E814723" w:rsidR="00003A84" w:rsidRPr="0092762E" w:rsidRDefault="002C73D3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03A84" w:rsidRPr="00EE2937" w14:paraId="1E380C76" w14:textId="77777777" w:rsidTr="00A318F0">
        <w:trPr>
          <w:trHeight w:val="50"/>
        </w:trPr>
        <w:tc>
          <w:tcPr>
            <w:tcW w:w="2084" w:type="dxa"/>
            <w:vMerge/>
            <w:shd w:val="clear" w:color="auto" w:fill="FFFFFF"/>
          </w:tcPr>
          <w:p w14:paraId="76FAE882" w14:textId="77777777" w:rsidR="00003A84" w:rsidRDefault="00003A84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2B6B6C5" w14:textId="77777777" w:rsidR="00003A84" w:rsidRDefault="00003A8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Работа над созданием арт-объекта в материале</w:t>
            </w:r>
          </w:p>
        </w:tc>
        <w:tc>
          <w:tcPr>
            <w:tcW w:w="2268" w:type="dxa"/>
            <w:shd w:val="clear" w:color="auto" w:fill="FFFFFF"/>
          </w:tcPr>
          <w:p w14:paraId="068E5AA4" w14:textId="77777777" w:rsidR="00003A84" w:rsidRPr="0092762E" w:rsidRDefault="00003A84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46</w:t>
            </w:r>
          </w:p>
        </w:tc>
      </w:tr>
      <w:tr w:rsidR="00E67D65" w:rsidRPr="00EE2937" w14:paraId="66F9AC6E" w14:textId="77777777" w:rsidTr="00A318F0">
        <w:trPr>
          <w:trHeight w:val="112"/>
        </w:trPr>
        <w:tc>
          <w:tcPr>
            <w:tcW w:w="2084" w:type="dxa"/>
            <w:vMerge/>
            <w:shd w:val="clear" w:color="auto" w:fill="FFFFFF"/>
          </w:tcPr>
          <w:p w14:paraId="1ADDBB34" w14:textId="77777777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76370F6" w14:textId="6AEDDBC7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Оформление отчётной документации</w:t>
            </w:r>
          </w:p>
        </w:tc>
        <w:tc>
          <w:tcPr>
            <w:tcW w:w="2268" w:type="dxa"/>
            <w:shd w:val="clear" w:color="auto" w:fill="FFFFFF"/>
          </w:tcPr>
          <w:p w14:paraId="4CF17A9D" w14:textId="0063E6F9" w:rsidR="00E67D65" w:rsidRPr="0092762E" w:rsidRDefault="002C73D3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67D65" w:rsidRPr="00EE2937" w14:paraId="080B6053" w14:textId="77777777" w:rsidTr="00A318F0">
        <w:trPr>
          <w:trHeight w:val="329"/>
        </w:trPr>
        <w:tc>
          <w:tcPr>
            <w:tcW w:w="2084" w:type="dxa"/>
            <w:vMerge/>
            <w:shd w:val="clear" w:color="auto" w:fill="FFFFFF"/>
          </w:tcPr>
          <w:p w14:paraId="1F8B66EE" w14:textId="77777777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1F87F1E" w14:textId="421540FA" w:rsidR="00E67D65" w:rsidRDefault="00E67D65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Предоставление всех материалов на защиту практики</w:t>
            </w:r>
          </w:p>
        </w:tc>
        <w:tc>
          <w:tcPr>
            <w:tcW w:w="2268" w:type="dxa"/>
            <w:shd w:val="clear" w:color="auto" w:fill="FFFFFF"/>
          </w:tcPr>
          <w:p w14:paraId="753186C0" w14:textId="471C25E6" w:rsidR="00E67D65" w:rsidRPr="0092762E" w:rsidRDefault="002C73D3" w:rsidP="00E67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03A84" w:rsidRPr="00EE2937" w14:paraId="7EB529B2" w14:textId="77777777" w:rsidTr="002A093B">
        <w:trPr>
          <w:trHeight w:val="299"/>
        </w:trPr>
        <w:tc>
          <w:tcPr>
            <w:tcW w:w="2084" w:type="dxa"/>
            <w:vMerge/>
            <w:shd w:val="clear" w:color="auto" w:fill="FFFFFF"/>
          </w:tcPr>
          <w:p w14:paraId="6742DE43" w14:textId="77777777" w:rsidR="00003A84" w:rsidRPr="00EE2937" w:rsidRDefault="00003A84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0B55908D" w14:textId="2E492A4B" w:rsidR="00003A84" w:rsidRDefault="002A093B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И</w:t>
            </w:r>
            <w:r w:rsidR="00003A84">
              <w:rPr>
                <w:b/>
                <w:bCs/>
              </w:rPr>
              <w:t>того</w:t>
            </w:r>
            <w:r>
              <w:rPr>
                <w:b/>
                <w:bCs/>
              </w:rPr>
              <w:t>:</w:t>
            </w:r>
          </w:p>
        </w:tc>
        <w:tc>
          <w:tcPr>
            <w:tcW w:w="2268" w:type="dxa"/>
            <w:shd w:val="clear" w:color="auto" w:fill="FFFFFF"/>
          </w:tcPr>
          <w:p w14:paraId="6C972D63" w14:textId="77777777" w:rsidR="00003A84" w:rsidRPr="0092762E" w:rsidRDefault="00003A84" w:rsidP="002D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/>
                <w:bCs/>
              </w:rPr>
              <w:t>108</w:t>
            </w:r>
          </w:p>
        </w:tc>
      </w:tr>
      <w:tr w:rsidR="00B21E3D" w:rsidRPr="00EE2937" w14:paraId="0C1BBE2B" w14:textId="77777777" w:rsidTr="00A318F0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14:paraId="070D7FE3" w14:textId="77777777" w:rsidR="00B21E3D" w:rsidRPr="00914902" w:rsidRDefault="00B21E3D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D9D9D9" w:themeFill="background1" w:themeFillShade="D9"/>
          </w:tcPr>
          <w:p w14:paraId="2BEFE26F" w14:textId="6F222024" w:rsidR="00B21E3D" w:rsidRPr="00914902" w:rsidRDefault="00B21E3D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4 курс 8 семестр</w:t>
            </w:r>
            <w:r w:rsidR="00ED2CD4">
              <w:rPr>
                <w:b/>
                <w:bCs/>
              </w:rPr>
              <w:t xml:space="preserve"> </w:t>
            </w:r>
            <w:r w:rsidRPr="00914902">
              <w:rPr>
                <w:b/>
                <w:bCs/>
              </w:rPr>
              <w:t>(</w:t>
            </w:r>
            <w:r w:rsidR="00ED2CD4">
              <w:rPr>
                <w:b/>
                <w:bCs/>
              </w:rPr>
              <w:t>144</w:t>
            </w:r>
            <w:r>
              <w:rPr>
                <w:b/>
                <w:bCs/>
              </w:rPr>
              <w:t xml:space="preserve"> часа</w:t>
            </w:r>
            <w:r>
              <w:rPr>
                <w:b/>
                <w:bCs/>
                <w:lang w:val="en-US"/>
              </w:rPr>
              <w:t>/</w:t>
            </w:r>
            <w:r w:rsidR="00ED2CD4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недели)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CCE944B" w14:textId="77777777" w:rsidR="00B21E3D" w:rsidRPr="0092762E" w:rsidRDefault="00B21E3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21E3D" w:rsidRPr="00EE2937" w14:paraId="41B471A5" w14:textId="77777777" w:rsidTr="00A318F0">
        <w:trPr>
          <w:trHeight w:val="20"/>
        </w:trPr>
        <w:tc>
          <w:tcPr>
            <w:tcW w:w="2084" w:type="dxa"/>
            <w:shd w:val="clear" w:color="auto" w:fill="FFFFFF" w:themeFill="background1"/>
          </w:tcPr>
          <w:p w14:paraId="1F5B1E96" w14:textId="77777777" w:rsidR="00B21E3D" w:rsidRPr="00EE2937" w:rsidRDefault="00B21E3D" w:rsidP="00B2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E2937">
              <w:rPr>
                <w:b/>
                <w:bCs/>
              </w:rPr>
              <w:t>Вводное занятие</w:t>
            </w:r>
          </w:p>
          <w:p w14:paraId="05B1255B" w14:textId="77777777" w:rsidR="00B21E3D" w:rsidRPr="00914902" w:rsidRDefault="00B21E3D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773493A" w14:textId="5D43B6B4" w:rsidR="00B21E3D" w:rsidRPr="00E032AA" w:rsidRDefault="00E032AA" w:rsidP="00E032AA">
            <w:pPr>
              <w:jc w:val="both"/>
            </w:pPr>
            <w:r w:rsidRPr="00EE02EE">
              <w:t>Организационное собрание. Постановка цел</w:t>
            </w:r>
            <w:r>
              <w:t>и и</w:t>
            </w:r>
            <w:r w:rsidRPr="00EE02EE">
              <w:t xml:space="preserve"> задач практики. Формирование графика работы</w:t>
            </w:r>
            <w:r>
              <w:t xml:space="preserve">. </w:t>
            </w:r>
            <w:r w:rsidRPr="00EE02EE">
              <w:t>Выбор темы. Поиск объекта проектирования.</w:t>
            </w:r>
          </w:p>
        </w:tc>
        <w:tc>
          <w:tcPr>
            <w:tcW w:w="2268" w:type="dxa"/>
            <w:shd w:val="clear" w:color="auto" w:fill="FFFFFF"/>
          </w:tcPr>
          <w:p w14:paraId="5CCD0E8F" w14:textId="77777777" w:rsidR="00B21E3D" w:rsidRPr="0092762E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92762E">
              <w:rPr>
                <w:bCs/>
              </w:rPr>
              <w:t>4</w:t>
            </w:r>
          </w:p>
        </w:tc>
      </w:tr>
      <w:tr w:rsidR="00B21E3D" w:rsidRPr="00EE2937" w14:paraId="215E6339" w14:textId="77777777" w:rsidTr="00A318F0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14:paraId="42789DC9" w14:textId="77777777" w:rsidR="00B21E3D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854DE7">
              <w:rPr>
                <w:b/>
                <w:bCs/>
              </w:rPr>
              <w:t>.</w:t>
            </w:r>
          </w:p>
          <w:p w14:paraId="2849EF81" w14:textId="4B98D444" w:rsidR="00B21E3D" w:rsidRPr="00EE2937" w:rsidRDefault="00003A84" w:rsidP="00B21E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Разработка дизайн-проекта интерьера</w:t>
            </w:r>
          </w:p>
        </w:tc>
        <w:tc>
          <w:tcPr>
            <w:tcW w:w="10640" w:type="dxa"/>
            <w:shd w:val="clear" w:color="auto" w:fill="auto"/>
          </w:tcPr>
          <w:p w14:paraId="3775E648" w14:textId="3F2F5F1F" w:rsidR="00B21E3D" w:rsidRPr="002D51A2" w:rsidRDefault="00A318F0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Изучение </w:t>
            </w:r>
            <w:proofErr w:type="spellStart"/>
            <w:r>
              <w:rPr>
                <w:bCs/>
              </w:rPr>
              <w:t>референсов</w:t>
            </w:r>
            <w:proofErr w:type="spellEnd"/>
            <w:r>
              <w:rPr>
                <w:bCs/>
              </w:rPr>
              <w:t xml:space="preserve"> для разработки собственной концепции интерьера в определённом стиле</w:t>
            </w:r>
          </w:p>
        </w:tc>
        <w:tc>
          <w:tcPr>
            <w:tcW w:w="2268" w:type="dxa"/>
            <w:shd w:val="clear" w:color="auto" w:fill="FFFFFF"/>
          </w:tcPr>
          <w:p w14:paraId="41101765" w14:textId="77777777" w:rsidR="00B21E3D" w:rsidRPr="0092762E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762E">
              <w:rPr>
                <w:bCs/>
              </w:rPr>
              <w:t>10</w:t>
            </w:r>
          </w:p>
        </w:tc>
      </w:tr>
      <w:tr w:rsidR="00E032AA" w:rsidRPr="00EE2937" w14:paraId="169B4322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175B0C83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1AFBB1D1" w14:textId="4A395053" w:rsidR="00E032AA" w:rsidRDefault="005E62CC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t xml:space="preserve">Выполнение планов с экспликацией помещения </w:t>
            </w:r>
            <w:r w:rsidR="00E7438B">
              <w:t xml:space="preserve">в программе </w:t>
            </w:r>
            <w:r w:rsidR="00E7438B">
              <w:rPr>
                <w:lang w:val="en-US"/>
              </w:rPr>
              <w:t>AutoCAD</w:t>
            </w:r>
            <w:r w:rsidR="00E7438B">
              <w:t>/</w:t>
            </w:r>
            <w:proofErr w:type="spellStart"/>
            <w:r w:rsidR="00E7438B">
              <w:rPr>
                <w:lang w:val="en-US"/>
              </w:rPr>
              <w:t>ArchiCAD</w:t>
            </w:r>
            <w:proofErr w:type="spellEnd"/>
            <w:r w:rsidR="00E7438B">
              <w:t>.</w:t>
            </w:r>
          </w:p>
        </w:tc>
        <w:tc>
          <w:tcPr>
            <w:tcW w:w="2268" w:type="dxa"/>
            <w:shd w:val="clear" w:color="auto" w:fill="FFFFFF"/>
          </w:tcPr>
          <w:p w14:paraId="44E1698E" w14:textId="163EFB7F" w:rsidR="00E032AA" w:rsidRPr="0092762E" w:rsidRDefault="00543A1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E032AA" w:rsidRPr="00EE2937" w14:paraId="18A8970C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32C8CC2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F20BAE7" w14:textId="12AF2864" w:rsidR="00E032AA" w:rsidRDefault="00E7438B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rPr>
                <w:bCs/>
              </w:rPr>
              <w:t>Разработка ряда эскизов</w:t>
            </w:r>
            <w:r w:rsidR="006F279D">
              <w:rPr>
                <w:bCs/>
              </w:rPr>
              <w:t xml:space="preserve"> на основе составленных планов-обмеров</w:t>
            </w:r>
          </w:p>
        </w:tc>
        <w:tc>
          <w:tcPr>
            <w:tcW w:w="2268" w:type="dxa"/>
            <w:shd w:val="clear" w:color="auto" w:fill="FFFFFF"/>
          </w:tcPr>
          <w:p w14:paraId="35AF143F" w14:textId="54990DC1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032AA" w:rsidRPr="00EE2937" w14:paraId="5D4888F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4940398F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FECEF74" w14:textId="44637B58" w:rsidR="00E032AA" w:rsidRPr="005E62CC" w:rsidRDefault="005E62CC" w:rsidP="005E62CC">
            <w:r>
              <w:t xml:space="preserve">Создание помещения и настройка естественного света в программах </w:t>
            </w:r>
            <w:r w:rsidRPr="00D23352">
              <w:t>3</w:t>
            </w:r>
            <w:r>
              <w:rPr>
                <w:lang w:val="en-US"/>
              </w:rPr>
              <w:t>d</w:t>
            </w:r>
            <w:r w:rsidRPr="00D23352">
              <w:t xml:space="preserve"> моделирования</w:t>
            </w:r>
            <w:r>
              <w:t>.</w:t>
            </w:r>
          </w:p>
        </w:tc>
        <w:tc>
          <w:tcPr>
            <w:tcW w:w="2268" w:type="dxa"/>
            <w:shd w:val="clear" w:color="auto" w:fill="FFFFFF"/>
          </w:tcPr>
          <w:p w14:paraId="7FAAFA12" w14:textId="399507B4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35659">
              <w:rPr>
                <w:bCs/>
              </w:rPr>
              <w:t>2</w:t>
            </w:r>
          </w:p>
        </w:tc>
      </w:tr>
      <w:tr w:rsidR="00E032AA" w:rsidRPr="00EE2937" w14:paraId="0E8F1BB9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6DFEC2D4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1852285" w14:textId="2CD584A6" w:rsidR="00E032AA" w:rsidRDefault="005E62CC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r>
              <w:t>Работа по наполнению проектируемого помещения мебелью в программах 3</w:t>
            </w:r>
            <w:r>
              <w:rPr>
                <w:lang w:val="en-US"/>
              </w:rPr>
              <w:t>d</w:t>
            </w:r>
            <w:r>
              <w:t xml:space="preserve"> моделирования.</w:t>
            </w:r>
          </w:p>
        </w:tc>
        <w:tc>
          <w:tcPr>
            <w:tcW w:w="2268" w:type="dxa"/>
            <w:shd w:val="clear" w:color="auto" w:fill="FFFFFF"/>
          </w:tcPr>
          <w:p w14:paraId="4B8A2A8C" w14:textId="7764D0C7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51887">
              <w:rPr>
                <w:bCs/>
              </w:rPr>
              <w:t>2</w:t>
            </w:r>
          </w:p>
        </w:tc>
      </w:tr>
      <w:tr w:rsidR="00E032AA" w:rsidRPr="00EE2937" w14:paraId="5F60B41B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E2884F6" w14:textId="77777777" w:rsidR="00E032AA" w:rsidRPr="00854DE7" w:rsidRDefault="00E032AA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3381A49D" w14:textId="07D77A39" w:rsidR="00E032AA" w:rsidRDefault="00D955C4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jc w:val="both"/>
              <w:rPr>
                <w:bCs/>
              </w:rPr>
            </w:pPr>
            <w:proofErr w:type="spellStart"/>
            <w:r>
              <w:t>Текстурирование</w:t>
            </w:r>
            <w:proofErr w:type="spellEnd"/>
            <w:r w:rsidR="009C4FB0">
              <w:t xml:space="preserve"> объектов в программах 3</w:t>
            </w:r>
            <w:r w:rsidR="009C4FB0">
              <w:rPr>
                <w:lang w:val="en-US"/>
              </w:rPr>
              <w:t>d</w:t>
            </w:r>
            <w:r w:rsidR="009C4FB0" w:rsidRPr="002268A1">
              <w:t xml:space="preserve"> </w:t>
            </w:r>
            <w:r w:rsidR="009C4FB0">
              <w:t>моделирования и внесение информации в ведомость отделочных материалов.</w:t>
            </w:r>
          </w:p>
        </w:tc>
        <w:tc>
          <w:tcPr>
            <w:tcW w:w="2268" w:type="dxa"/>
            <w:shd w:val="clear" w:color="auto" w:fill="FFFFFF"/>
          </w:tcPr>
          <w:p w14:paraId="0F94ED4F" w14:textId="21124057" w:rsidR="00E032AA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51887">
              <w:rPr>
                <w:bCs/>
              </w:rPr>
              <w:t>6</w:t>
            </w:r>
          </w:p>
        </w:tc>
      </w:tr>
      <w:tr w:rsidR="00B21E3D" w:rsidRPr="00EE2937" w14:paraId="5294BA4B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3D1139E7" w14:textId="77777777" w:rsidR="00B21E3D" w:rsidRDefault="00B21E3D" w:rsidP="0074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58E73599" w14:textId="6CB5697E" w:rsidR="00B21E3D" w:rsidRPr="00D91DDD" w:rsidRDefault="00DA397E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Создание фотореалистичных визуализаций интерьера в разных ракурсах</w:t>
            </w:r>
          </w:p>
        </w:tc>
        <w:tc>
          <w:tcPr>
            <w:tcW w:w="2268" w:type="dxa"/>
            <w:shd w:val="clear" w:color="auto" w:fill="FFFFFF"/>
          </w:tcPr>
          <w:p w14:paraId="390010E4" w14:textId="31212D6B" w:rsidR="00B21E3D" w:rsidRPr="0092762E" w:rsidRDefault="00D955C4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51887">
              <w:rPr>
                <w:bCs/>
              </w:rPr>
              <w:t>2</w:t>
            </w:r>
          </w:p>
        </w:tc>
      </w:tr>
      <w:tr w:rsidR="00F81156" w:rsidRPr="00EE2937" w14:paraId="23A7F480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737AE7B5" w14:textId="77777777" w:rsidR="00F81156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4D17FE71" w14:textId="2243EE93" w:rsidR="00F81156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Оформление проекта на формате А3</w:t>
            </w:r>
          </w:p>
        </w:tc>
        <w:tc>
          <w:tcPr>
            <w:tcW w:w="2268" w:type="dxa"/>
            <w:shd w:val="clear" w:color="auto" w:fill="FFFFFF"/>
          </w:tcPr>
          <w:p w14:paraId="2C892046" w14:textId="2AA02806" w:rsidR="00F81156" w:rsidRPr="0092762E" w:rsidRDefault="00543A1D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81156" w:rsidRPr="00EE2937" w14:paraId="431E996B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2EBBA351" w14:textId="77777777" w:rsidR="00F81156" w:rsidRPr="00914902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F752C9F" w14:textId="407C4201" w:rsidR="00F81156" w:rsidRPr="00D91DDD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Оформление отчётной документации</w:t>
            </w:r>
          </w:p>
        </w:tc>
        <w:tc>
          <w:tcPr>
            <w:tcW w:w="2268" w:type="dxa"/>
            <w:shd w:val="clear" w:color="auto" w:fill="FFFFFF"/>
          </w:tcPr>
          <w:p w14:paraId="7D3DB390" w14:textId="3895918B" w:rsidR="00F81156" w:rsidRPr="0092762E" w:rsidRDefault="002A093B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81156" w:rsidRPr="00EE2937" w14:paraId="19182356" w14:textId="77777777" w:rsidTr="00A318F0">
        <w:trPr>
          <w:trHeight w:val="20"/>
        </w:trPr>
        <w:tc>
          <w:tcPr>
            <w:tcW w:w="2084" w:type="dxa"/>
            <w:vMerge/>
            <w:shd w:val="clear" w:color="auto" w:fill="FFFFFF"/>
          </w:tcPr>
          <w:p w14:paraId="07F06C53" w14:textId="77777777" w:rsidR="00F81156" w:rsidRPr="00914902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2D786673" w14:textId="7679ACB1" w:rsidR="00F81156" w:rsidRPr="00D91DDD" w:rsidRDefault="00F81156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Предоставление всех материалов на защиту практики</w:t>
            </w:r>
          </w:p>
        </w:tc>
        <w:tc>
          <w:tcPr>
            <w:tcW w:w="2268" w:type="dxa"/>
            <w:shd w:val="clear" w:color="auto" w:fill="FFFFFF"/>
          </w:tcPr>
          <w:p w14:paraId="7EFF0963" w14:textId="65F8E8AC" w:rsidR="00F81156" w:rsidRPr="0092762E" w:rsidRDefault="00543A1D" w:rsidP="00F8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21E3D" w:rsidRPr="00EE2937" w14:paraId="254C7D07" w14:textId="77777777" w:rsidTr="00A318F0">
        <w:trPr>
          <w:trHeight w:val="20"/>
        </w:trPr>
        <w:tc>
          <w:tcPr>
            <w:tcW w:w="2084" w:type="dxa"/>
            <w:shd w:val="clear" w:color="auto" w:fill="FFFFFF"/>
          </w:tcPr>
          <w:p w14:paraId="4E106432" w14:textId="77777777" w:rsidR="00B21E3D" w:rsidRPr="00EE2937" w:rsidRDefault="00B21E3D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640" w:type="dxa"/>
            <w:shd w:val="clear" w:color="auto" w:fill="auto"/>
          </w:tcPr>
          <w:p w14:paraId="65E0B6B7" w14:textId="4850EAD2" w:rsidR="00B21E3D" w:rsidRDefault="00003A84" w:rsidP="00E03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И</w:t>
            </w:r>
            <w:r w:rsidR="00B21E3D">
              <w:rPr>
                <w:b/>
                <w:bCs/>
              </w:rPr>
              <w:t>того</w:t>
            </w:r>
            <w:r>
              <w:rPr>
                <w:b/>
                <w:bCs/>
              </w:rPr>
              <w:t>:</w:t>
            </w:r>
          </w:p>
        </w:tc>
        <w:tc>
          <w:tcPr>
            <w:tcW w:w="2268" w:type="dxa"/>
            <w:shd w:val="clear" w:color="auto" w:fill="FFFFFF"/>
          </w:tcPr>
          <w:p w14:paraId="78CE818A" w14:textId="57EC6E7F" w:rsidR="00B21E3D" w:rsidRPr="0092762E" w:rsidRDefault="002A093B" w:rsidP="00B23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14:paraId="02652C9F" w14:textId="77777777"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14:paraId="7E6D7047" w14:textId="3D31E3AE" w:rsidR="00D6529F" w:rsidRDefault="00187A4E" w:rsidP="00187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="00D116F9" w:rsidRPr="007E2172">
        <w:rPr>
          <w:b/>
          <w:caps/>
          <w:sz w:val="28"/>
          <w:szCs w:val="28"/>
        </w:rPr>
        <w:t>условия</w:t>
      </w:r>
      <w:r w:rsidR="00FF6AC7" w:rsidRPr="007E2172">
        <w:rPr>
          <w:b/>
          <w:caps/>
          <w:sz w:val="28"/>
          <w:szCs w:val="28"/>
        </w:rPr>
        <w:t xml:space="preserve"> реализации программы </w:t>
      </w:r>
      <w:r w:rsidR="008620B1">
        <w:rPr>
          <w:b/>
          <w:caps/>
          <w:sz w:val="28"/>
          <w:szCs w:val="28"/>
        </w:rPr>
        <w:t>ПРОИЗВОДСТВЕННОЙ практики</w:t>
      </w:r>
      <w:r w:rsidR="002D51A2">
        <w:rPr>
          <w:b/>
          <w:caps/>
          <w:sz w:val="28"/>
          <w:szCs w:val="28"/>
        </w:rPr>
        <w:t xml:space="preserve"> по профилю специальности</w:t>
      </w:r>
    </w:p>
    <w:p w14:paraId="47794D8E" w14:textId="77777777" w:rsidR="00B23CB0" w:rsidRPr="00B23CB0" w:rsidRDefault="00B23CB0" w:rsidP="00B23CB0"/>
    <w:p w14:paraId="13A11170" w14:textId="77777777" w:rsidR="006767D9" w:rsidRPr="00EC53ED" w:rsidRDefault="006767D9" w:rsidP="006767D9">
      <w:pPr>
        <w:ind w:firstLine="709"/>
        <w:jc w:val="both"/>
        <w:rPr>
          <w:sz w:val="28"/>
          <w:szCs w:val="28"/>
          <w:lang w:eastAsia="x-none"/>
        </w:rPr>
      </w:pPr>
    </w:p>
    <w:p w14:paraId="038507F9" w14:textId="7E9307D6" w:rsidR="004F257B" w:rsidRDefault="00187A4E" w:rsidP="0018478F">
      <w:pPr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3.1. </w:t>
      </w:r>
      <w:r w:rsidR="004F257B" w:rsidRPr="004F257B">
        <w:rPr>
          <w:rFonts w:eastAsia="Calibri"/>
          <w:b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2526A8CA" w14:textId="701AB0FB" w:rsidR="006767D9" w:rsidRPr="00EC53ED" w:rsidRDefault="002E4E91" w:rsidP="0018478F">
      <w:pPr>
        <w:ind w:firstLine="709"/>
        <w:jc w:val="both"/>
        <w:rPr>
          <w:rFonts w:eastAsia="Calibri"/>
          <w:i/>
          <w:sz w:val="28"/>
          <w:szCs w:val="28"/>
        </w:rPr>
      </w:pPr>
      <w:r w:rsidRPr="00EC53ED">
        <w:rPr>
          <w:rFonts w:eastAsia="Calibri"/>
          <w:b/>
          <w:sz w:val="28"/>
          <w:szCs w:val="28"/>
        </w:rPr>
        <w:t>Кабинет для</w:t>
      </w:r>
      <w:r w:rsidR="006767D9" w:rsidRPr="00EC53ED">
        <w:rPr>
          <w:rFonts w:eastAsia="Calibri"/>
          <w:b/>
          <w:sz w:val="28"/>
          <w:szCs w:val="28"/>
        </w:rPr>
        <w:t xml:space="preserve"> </w:t>
      </w:r>
      <w:r w:rsidR="004F257B">
        <w:rPr>
          <w:rFonts w:eastAsia="Calibri"/>
          <w:b/>
          <w:sz w:val="28"/>
          <w:szCs w:val="28"/>
        </w:rPr>
        <w:t xml:space="preserve">проведения практических </w:t>
      </w:r>
      <w:r w:rsidR="006767D9" w:rsidRPr="00EC53ED">
        <w:rPr>
          <w:rFonts w:eastAsia="Calibri"/>
          <w:b/>
          <w:sz w:val="28"/>
          <w:szCs w:val="28"/>
        </w:rPr>
        <w:t xml:space="preserve">занятий </w:t>
      </w:r>
      <w:r w:rsidR="006767D9" w:rsidRPr="00EC53ED">
        <w:rPr>
          <w:rFonts w:eastAsia="Calibri"/>
          <w:i/>
          <w:sz w:val="28"/>
          <w:szCs w:val="28"/>
        </w:rPr>
        <w:t>(для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14:paraId="6D094F65" w14:textId="2D5BEE01" w:rsidR="006767D9" w:rsidRDefault="00917131" w:rsidP="0018478F">
      <w:pPr>
        <w:ind w:firstLine="709"/>
        <w:jc w:val="both"/>
        <w:rPr>
          <w:sz w:val="28"/>
          <w:szCs w:val="28"/>
        </w:rPr>
      </w:pPr>
      <w:r w:rsidRPr="00917131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персональными ноутбуками, наглядными пособиями и учебно-наглядными пособиями в виде электронных материалов к дисциплине (презентации).</w:t>
      </w:r>
    </w:p>
    <w:p w14:paraId="663F2DC6" w14:textId="77777777" w:rsidR="00917131" w:rsidRPr="00EC53ED" w:rsidRDefault="00917131" w:rsidP="0018478F">
      <w:pPr>
        <w:ind w:firstLine="709"/>
        <w:jc w:val="both"/>
        <w:rPr>
          <w:sz w:val="28"/>
          <w:szCs w:val="28"/>
          <w:lang w:eastAsia="x-none"/>
        </w:rPr>
      </w:pPr>
    </w:p>
    <w:p w14:paraId="5E011C4F" w14:textId="77777777" w:rsidR="000458C8" w:rsidRPr="000458C8" w:rsidRDefault="000458C8" w:rsidP="0018478F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0458C8">
        <w:rPr>
          <w:rFonts w:eastAsia="Calibri"/>
          <w:b/>
          <w:color w:val="000000"/>
          <w:sz w:val="28"/>
          <w:szCs w:val="28"/>
        </w:rPr>
        <w:t xml:space="preserve">Кабинет информационных технологий в профессиональной   деятельности             </w:t>
      </w:r>
    </w:p>
    <w:p w14:paraId="6BA7EC92" w14:textId="77777777" w:rsidR="000458C8" w:rsidRPr="000458C8" w:rsidRDefault="000458C8" w:rsidP="0018478F">
      <w:pPr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0458C8">
        <w:rPr>
          <w:color w:val="000000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0458C8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14:paraId="242B9022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0458C8">
        <w:rPr>
          <w:color w:val="000000"/>
          <w:sz w:val="28"/>
          <w:szCs w:val="28"/>
          <w:u w:val="single"/>
        </w:rPr>
        <w:t>Программное обеспечение:</w:t>
      </w:r>
    </w:p>
    <w:p w14:paraId="36451BD4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Операционная система </w:t>
      </w:r>
      <w:r w:rsidRPr="000458C8">
        <w:rPr>
          <w:sz w:val="28"/>
          <w:szCs w:val="28"/>
          <w:lang w:val="en-US"/>
        </w:rPr>
        <w:t>Microsoft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Windows</w:t>
      </w:r>
      <w:r w:rsidRPr="000458C8">
        <w:rPr>
          <w:sz w:val="28"/>
          <w:szCs w:val="28"/>
        </w:rPr>
        <w:t xml:space="preserve"> 10 </w:t>
      </w:r>
      <w:r w:rsidRPr="000458C8">
        <w:rPr>
          <w:sz w:val="28"/>
          <w:szCs w:val="28"/>
          <w:lang w:val="en-US"/>
        </w:rPr>
        <w:t>Pro</w:t>
      </w:r>
    </w:p>
    <w:p w14:paraId="144965B1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en-US"/>
        </w:rPr>
      </w:pPr>
      <w:r w:rsidRPr="000458C8">
        <w:rPr>
          <w:sz w:val="28"/>
          <w:szCs w:val="28"/>
          <w:lang w:val="en-US"/>
        </w:rPr>
        <w:t>- Microsoft Office 2016 (Word, Excel, PowerPoint, Outlook, Publisher)</w:t>
      </w:r>
      <w:r w:rsidRPr="000458C8">
        <w:rPr>
          <w:color w:val="000000"/>
          <w:sz w:val="28"/>
          <w:szCs w:val="28"/>
          <w:lang w:val="en-US"/>
        </w:rPr>
        <w:t xml:space="preserve"> </w:t>
      </w:r>
    </w:p>
    <w:p w14:paraId="5ECEEA5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color w:val="000000"/>
          <w:sz w:val="28"/>
          <w:szCs w:val="28"/>
        </w:rPr>
        <w:t xml:space="preserve">- </w:t>
      </w:r>
      <w:r w:rsidRPr="000458C8">
        <w:rPr>
          <w:sz w:val="28"/>
          <w:szCs w:val="28"/>
        </w:rPr>
        <w:t xml:space="preserve">Программа автоматизированного проектирования </w:t>
      </w:r>
      <w:r w:rsidRPr="000458C8">
        <w:rPr>
          <w:sz w:val="28"/>
          <w:szCs w:val="28"/>
          <w:lang w:val="en-US"/>
        </w:rPr>
        <w:t>Autodesk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AutoCAD</w:t>
      </w:r>
    </w:p>
    <w:p w14:paraId="430066B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color w:val="000000"/>
          <w:sz w:val="28"/>
          <w:szCs w:val="28"/>
        </w:rPr>
        <w:t xml:space="preserve">- </w:t>
      </w:r>
      <w:r w:rsidRPr="000458C8">
        <w:rPr>
          <w:sz w:val="28"/>
          <w:szCs w:val="28"/>
        </w:rPr>
        <w:t xml:space="preserve">Программа автоматизированного проектирования </w:t>
      </w:r>
      <w:proofErr w:type="spellStart"/>
      <w:r w:rsidRPr="000458C8">
        <w:rPr>
          <w:sz w:val="28"/>
          <w:szCs w:val="28"/>
          <w:lang w:val="en-US"/>
        </w:rPr>
        <w:t>Archicad</w:t>
      </w:r>
      <w:proofErr w:type="spellEnd"/>
    </w:p>
    <w:p w14:paraId="017252C8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2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редактирования </w:t>
      </w:r>
      <w:proofErr w:type="spellStart"/>
      <w:r w:rsidRPr="000458C8">
        <w:rPr>
          <w:sz w:val="28"/>
          <w:szCs w:val="28"/>
        </w:rPr>
        <w:t>Adobe</w:t>
      </w:r>
      <w:proofErr w:type="spellEnd"/>
      <w:r w:rsidRPr="000458C8">
        <w:rPr>
          <w:sz w:val="28"/>
          <w:szCs w:val="28"/>
        </w:rPr>
        <w:t xml:space="preserve"> </w:t>
      </w:r>
      <w:proofErr w:type="spellStart"/>
      <w:r w:rsidRPr="000458C8">
        <w:rPr>
          <w:sz w:val="28"/>
          <w:szCs w:val="28"/>
        </w:rPr>
        <w:t>Illustrator</w:t>
      </w:r>
      <w:proofErr w:type="spellEnd"/>
    </w:p>
    <w:p w14:paraId="19DE6846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2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редактирования </w:t>
      </w:r>
      <w:proofErr w:type="spellStart"/>
      <w:r w:rsidRPr="000458C8">
        <w:rPr>
          <w:sz w:val="28"/>
          <w:szCs w:val="28"/>
        </w:rPr>
        <w:t>Adobe</w:t>
      </w:r>
      <w:proofErr w:type="spellEnd"/>
      <w:r w:rsidRPr="000458C8">
        <w:rPr>
          <w:sz w:val="28"/>
          <w:szCs w:val="28"/>
        </w:rPr>
        <w:t xml:space="preserve"> </w:t>
      </w:r>
      <w:proofErr w:type="spellStart"/>
      <w:r w:rsidRPr="000458C8">
        <w:rPr>
          <w:sz w:val="28"/>
          <w:szCs w:val="28"/>
        </w:rPr>
        <w:t>Photoshop</w:t>
      </w:r>
      <w:proofErr w:type="spellEnd"/>
    </w:p>
    <w:p w14:paraId="0452FFF4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3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моделирования </w:t>
      </w:r>
      <w:proofErr w:type="spellStart"/>
      <w:r w:rsidRPr="000458C8">
        <w:rPr>
          <w:sz w:val="28"/>
          <w:szCs w:val="28"/>
        </w:rPr>
        <w:t>Blender</w:t>
      </w:r>
      <w:proofErr w:type="spellEnd"/>
    </w:p>
    <w:p w14:paraId="7F31ED4B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3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моделирования </w:t>
      </w:r>
      <w:proofErr w:type="spellStart"/>
      <w:r w:rsidRPr="000458C8">
        <w:rPr>
          <w:sz w:val="28"/>
          <w:szCs w:val="28"/>
        </w:rPr>
        <w:t>SketchUp</w:t>
      </w:r>
      <w:proofErr w:type="spellEnd"/>
    </w:p>
    <w:p w14:paraId="396960E7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Программа 3</w:t>
      </w:r>
      <w:r w:rsidRPr="000458C8">
        <w:rPr>
          <w:sz w:val="28"/>
          <w:szCs w:val="28"/>
          <w:lang w:val="en-US"/>
        </w:rPr>
        <w:t>D</w:t>
      </w:r>
      <w:r w:rsidRPr="000458C8">
        <w:rPr>
          <w:sz w:val="28"/>
          <w:szCs w:val="28"/>
        </w:rPr>
        <w:t xml:space="preserve"> моделирования </w:t>
      </w:r>
      <w:r w:rsidRPr="000458C8">
        <w:rPr>
          <w:sz w:val="28"/>
          <w:szCs w:val="28"/>
          <w:lang w:val="en-US"/>
        </w:rPr>
        <w:t>Autodesk</w:t>
      </w:r>
      <w:r w:rsidRPr="000458C8">
        <w:rPr>
          <w:sz w:val="28"/>
          <w:szCs w:val="28"/>
        </w:rPr>
        <w:t xml:space="preserve"> 3</w:t>
      </w:r>
      <w:r w:rsidRPr="000458C8">
        <w:rPr>
          <w:sz w:val="28"/>
          <w:szCs w:val="28"/>
          <w:lang w:val="en-US"/>
        </w:rPr>
        <w:t>ds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Max</w:t>
      </w:r>
    </w:p>
    <w:p w14:paraId="1AB74986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работы с </w:t>
      </w:r>
      <w:r w:rsidRPr="000458C8">
        <w:rPr>
          <w:sz w:val="28"/>
          <w:szCs w:val="28"/>
          <w:lang w:val="en-US"/>
        </w:rPr>
        <w:t>pdf</w:t>
      </w:r>
      <w:r w:rsidRPr="000458C8">
        <w:rPr>
          <w:sz w:val="28"/>
          <w:szCs w:val="28"/>
        </w:rPr>
        <w:t xml:space="preserve"> файлами </w:t>
      </w:r>
      <w:r w:rsidRPr="000458C8">
        <w:rPr>
          <w:sz w:val="28"/>
          <w:szCs w:val="28"/>
          <w:lang w:val="en-US"/>
        </w:rPr>
        <w:t>Adobe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Reader</w:t>
      </w:r>
    </w:p>
    <w:p w14:paraId="048C57B9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работы с </w:t>
      </w:r>
      <w:r w:rsidRPr="000458C8">
        <w:rPr>
          <w:sz w:val="28"/>
          <w:szCs w:val="28"/>
          <w:lang w:val="en-US"/>
        </w:rPr>
        <w:t>pdf</w:t>
      </w:r>
      <w:r w:rsidRPr="000458C8">
        <w:rPr>
          <w:sz w:val="28"/>
          <w:szCs w:val="28"/>
        </w:rPr>
        <w:t xml:space="preserve"> файлами </w:t>
      </w:r>
      <w:proofErr w:type="spellStart"/>
      <w:r w:rsidRPr="000458C8">
        <w:rPr>
          <w:sz w:val="28"/>
          <w:szCs w:val="28"/>
          <w:lang w:val="en-US"/>
        </w:rPr>
        <w:t>Foxit</w:t>
      </w:r>
      <w:proofErr w:type="spellEnd"/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Reader</w:t>
      </w:r>
    </w:p>
    <w:p w14:paraId="170E16F9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создания </w:t>
      </w:r>
      <w:r w:rsidRPr="000458C8">
        <w:rPr>
          <w:sz w:val="28"/>
          <w:szCs w:val="28"/>
          <w:lang w:val="en-US"/>
        </w:rPr>
        <w:t>pdf</w:t>
      </w:r>
      <w:r w:rsidRPr="000458C8">
        <w:rPr>
          <w:sz w:val="28"/>
          <w:szCs w:val="28"/>
        </w:rPr>
        <w:t xml:space="preserve"> документов </w:t>
      </w:r>
      <w:proofErr w:type="spellStart"/>
      <w:r w:rsidRPr="000458C8">
        <w:rPr>
          <w:sz w:val="28"/>
          <w:szCs w:val="28"/>
          <w:lang w:val="en-US"/>
        </w:rPr>
        <w:t>PDFCreator</w:t>
      </w:r>
      <w:proofErr w:type="spellEnd"/>
    </w:p>
    <w:p w14:paraId="1293FBD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Архиватор 7-</w:t>
      </w:r>
      <w:r w:rsidRPr="000458C8">
        <w:rPr>
          <w:sz w:val="28"/>
          <w:szCs w:val="28"/>
          <w:lang w:val="en-US"/>
        </w:rPr>
        <w:t>zip</w:t>
      </w:r>
    </w:p>
    <w:p w14:paraId="523229F8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>- Справочно-правовая система Консультант Плюс</w:t>
      </w:r>
    </w:p>
    <w:p w14:paraId="69810361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проведения компьютерного тестирования </w:t>
      </w:r>
      <w:proofErr w:type="spellStart"/>
      <w:r w:rsidRPr="000458C8">
        <w:rPr>
          <w:sz w:val="28"/>
          <w:szCs w:val="28"/>
        </w:rPr>
        <w:t>MyTestX</w:t>
      </w:r>
      <w:proofErr w:type="spellEnd"/>
      <w:r w:rsidRPr="000458C8">
        <w:rPr>
          <w:sz w:val="28"/>
          <w:szCs w:val="28"/>
        </w:rPr>
        <w:t xml:space="preserve"> </w:t>
      </w:r>
      <w:proofErr w:type="spellStart"/>
      <w:r w:rsidRPr="000458C8">
        <w:rPr>
          <w:sz w:val="28"/>
          <w:szCs w:val="28"/>
        </w:rPr>
        <w:t>Pro</w:t>
      </w:r>
      <w:proofErr w:type="spellEnd"/>
    </w:p>
    <w:p w14:paraId="156B9CD9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458C8">
        <w:rPr>
          <w:sz w:val="28"/>
          <w:szCs w:val="28"/>
        </w:rPr>
        <w:t xml:space="preserve">- </w:t>
      </w:r>
      <w:r w:rsidRPr="000458C8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0458C8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14:paraId="5C6CE6E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color w:val="000000"/>
          <w:sz w:val="28"/>
          <w:szCs w:val="28"/>
          <w:shd w:val="clear" w:color="auto" w:fill="FFFFFF"/>
        </w:rPr>
        <w:t xml:space="preserve">- </w:t>
      </w:r>
      <w:r w:rsidRPr="000458C8">
        <w:rPr>
          <w:sz w:val="28"/>
          <w:szCs w:val="28"/>
        </w:rPr>
        <w:t xml:space="preserve">Программа для сканирования </w:t>
      </w:r>
      <w:proofErr w:type="spellStart"/>
      <w:r w:rsidRPr="000458C8">
        <w:rPr>
          <w:sz w:val="28"/>
          <w:szCs w:val="28"/>
        </w:rPr>
        <w:t>VueScan</w:t>
      </w:r>
      <w:proofErr w:type="spellEnd"/>
    </w:p>
    <w:p w14:paraId="58E417D8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lastRenderedPageBreak/>
        <w:t xml:space="preserve">- Программа для создания и редактирования видео Киностудия </w:t>
      </w:r>
      <w:r w:rsidRPr="000458C8">
        <w:rPr>
          <w:sz w:val="28"/>
          <w:szCs w:val="28"/>
          <w:lang w:val="en-US"/>
        </w:rPr>
        <w:t>Windows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Live</w:t>
      </w:r>
    </w:p>
    <w:p w14:paraId="41739C1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</w:rPr>
        <w:t xml:space="preserve">- Программа для работы с </w:t>
      </w:r>
      <w:proofErr w:type="spellStart"/>
      <w:r w:rsidRPr="000458C8">
        <w:rPr>
          <w:sz w:val="28"/>
          <w:szCs w:val="28"/>
          <w:lang w:val="en-US"/>
        </w:rPr>
        <w:t>djv</w:t>
      </w:r>
      <w:proofErr w:type="spellEnd"/>
      <w:r w:rsidRPr="000458C8">
        <w:rPr>
          <w:sz w:val="28"/>
          <w:szCs w:val="28"/>
        </w:rPr>
        <w:t xml:space="preserve"> файлами </w:t>
      </w:r>
      <w:proofErr w:type="spellStart"/>
      <w:r w:rsidRPr="000458C8">
        <w:rPr>
          <w:sz w:val="28"/>
          <w:szCs w:val="28"/>
        </w:rPr>
        <w:t>WinDjView</w:t>
      </w:r>
      <w:proofErr w:type="spellEnd"/>
    </w:p>
    <w:p w14:paraId="0B37603E" w14:textId="77777777" w:rsidR="000458C8" w:rsidRPr="000458C8" w:rsidRDefault="000458C8" w:rsidP="0018478F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0458C8">
        <w:rPr>
          <w:sz w:val="28"/>
          <w:szCs w:val="28"/>
        </w:rPr>
        <w:t xml:space="preserve">- Система управления базами данных </w:t>
      </w:r>
      <w:proofErr w:type="spellStart"/>
      <w:r w:rsidRPr="000458C8">
        <w:rPr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14:paraId="6673EE1B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0458C8">
        <w:rPr>
          <w:sz w:val="28"/>
          <w:szCs w:val="28"/>
        </w:rPr>
        <w:t>Программа удаленного управления компьютером</w:t>
      </w:r>
    </w:p>
    <w:p w14:paraId="08827BDF" w14:textId="77777777" w:rsidR="000458C8" w:rsidRPr="000458C8" w:rsidRDefault="000458C8" w:rsidP="0018478F">
      <w:pPr>
        <w:shd w:val="clear" w:color="auto" w:fill="FFFFFF"/>
        <w:ind w:firstLine="709"/>
        <w:jc w:val="both"/>
        <w:rPr>
          <w:rStyle w:val="layout"/>
          <w:sz w:val="28"/>
          <w:szCs w:val="28"/>
        </w:rPr>
      </w:pPr>
      <w:r w:rsidRPr="000458C8">
        <w:rPr>
          <w:sz w:val="28"/>
          <w:szCs w:val="28"/>
        </w:rPr>
        <w:t xml:space="preserve">- </w:t>
      </w:r>
      <w:r w:rsidRPr="000458C8">
        <w:rPr>
          <w:rStyle w:val="layout"/>
          <w:sz w:val="28"/>
          <w:szCs w:val="28"/>
        </w:rPr>
        <w:t>1С: Предприятие 8 ПРОФ. Клиентская лицензия на 20рабочих мест (USB)</w:t>
      </w:r>
    </w:p>
    <w:p w14:paraId="10D6C95F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0458C8">
        <w:rPr>
          <w:rStyle w:val="layout"/>
          <w:sz w:val="28"/>
          <w:szCs w:val="28"/>
          <w:lang w:val="en-US"/>
        </w:rPr>
        <w:t xml:space="preserve">- </w:t>
      </w:r>
      <w:r w:rsidRPr="000458C8">
        <w:rPr>
          <w:sz w:val="28"/>
          <w:szCs w:val="28"/>
          <w:lang w:val="en-US"/>
        </w:rPr>
        <w:t>Visual Studio</w:t>
      </w:r>
    </w:p>
    <w:p w14:paraId="1AF7ED3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0458C8">
        <w:rPr>
          <w:sz w:val="28"/>
          <w:szCs w:val="28"/>
          <w:lang w:val="en-US"/>
        </w:rPr>
        <w:t>- Android Studio</w:t>
      </w:r>
    </w:p>
    <w:p w14:paraId="34536D08" w14:textId="77777777" w:rsidR="000458C8" w:rsidRPr="000458C8" w:rsidRDefault="000458C8" w:rsidP="0018478F">
      <w:pPr>
        <w:ind w:firstLine="709"/>
        <w:jc w:val="both"/>
        <w:rPr>
          <w:sz w:val="28"/>
          <w:szCs w:val="28"/>
          <w:lang w:val="en-US"/>
        </w:rPr>
      </w:pPr>
      <w:r w:rsidRPr="000458C8">
        <w:rPr>
          <w:sz w:val="28"/>
          <w:szCs w:val="28"/>
          <w:lang w:val="en-US"/>
        </w:rPr>
        <w:t>- Academic Edition Networked</w:t>
      </w:r>
    </w:p>
    <w:p w14:paraId="7F8AABE3" w14:textId="77777777" w:rsidR="000458C8" w:rsidRPr="000458C8" w:rsidRDefault="000458C8" w:rsidP="0018478F">
      <w:pPr>
        <w:shd w:val="clear" w:color="auto" w:fill="FFFFFF"/>
        <w:ind w:firstLine="709"/>
        <w:jc w:val="both"/>
        <w:rPr>
          <w:sz w:val="28"/>
          <w:szCs w:val="28"/>
        </w:rPr>
      </w:pPr>
      <w:r w:rsidRPr="000458C8">
        <w:rPr>
          <w:sz w:val="28"/>
          <w:szCs w:val="28"/>
          <w:lang w:val="en-US"/>
        </w:rPr>
        <w:t>Volume Licenses C++Builder 10.2 Tokyo Professional Concurrent ELC. Rad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Studio</w:t>
      </w:r>
      <w:r w:rsidRPr="000458C8">
        <w:rPr>
          <w:sz w:val="28"/>
          <w:szCs w:val="28"/>
        </w:rPr>
        <w:t xml:space="preserve"> (12)</w:t>
      </w:r>
    </w:p>
    <w:p w14:paraId="05F11775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58C8">
        <w:rPr>
          <w:sz w:val="28"/>
          <w:szCs w:val="28"/>
        </w:rPr>
        <w:t xml:space="preserve">- </w:t>
      </w:r>
      <w:r w:rsidRPr="000458C8">
        <w:rPr>
          <w:sz w:val="28"/>
          <w:szCs w:val="28"/>
          <w:lang w:val="en-US"/>
        </w:rPr>
        <w:t>Ramus</w:t>
      </w:r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education</w:t>
      </w:r>
      <w:r w:rsidRPr="000458C8">
        <w:rPr>
          <w:color w:val="000000"/>
          <w:sz w:val="28"/>
          <w:szCs w:val="28"/>
        </w:rPr>
        <w:t xml:space="preserve"> </w:t>
      </w:r>
    </w:p>
    <w:p w14:paraId="0D1D9DE0" w14:textId="77777777" w:rsidR="000458C8" w:rsidRPr="000458C8" w:rsidRDefault="000458C8" w:rsidP="001847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58C8">
        <w:rPr>
          <w:color w:val="000000"/>
          <w:sz w:val="28"/>
          <w:szCs w:val="28"/>
        </w:rPr>
        <w:t xml:space="preserve">- </w:t>
      </w:r>
      <w:r w:rsidRPr="000458C8">
        <w:rPr>
          <w:sz w:val="28"/>
          <w:szCs w:val="28"/>
        </w:rPr>
        <w:t>А</w:t>
      </w:r>
      <w:proofErr w:type="spellStart"/>
      <w:r w:rsidRPr="000458C8">
        <w:rPr>
          <w:sz w:val="28"/>
          <w:szCs w:val="28"/>
          <w:lang w:val="en-US"/>
        </w:rPr>
        <w:t>pache</w:t>
      </w:r>
      <w:proofErr w:type="spellEnd"/>
      <w:r w:rsidRPr="000458C8">
        <w:rPr>
          <w:sz w:val="28"/>
          <w:szCs w:val="28"/>
        </w:rPr>
        <w:t xml:space="preserve"> </w:t>
      </w:r>
      <w:proofErr w:type="spellStart"/>
      <w:r w:rsidRPr="000458C8">
        <w:rPr>
          <w:sz w:val="28"/>
          <w:szCs w:val="28"/>
          <w:lang w:val="en-US"/>
        </w:rPr>
        <w:t>netbeans</w:t>
      </w:r>
      <w:proofErr w:type="spellEnd"/>
      <w:r w:rsidRPr="000458C8">
        <w:rPr>
          <w:sz w:val="28"/>
          <w:szCs w:val="28"/>
        </w:rPr>
        <w:t xml:space="preserve"> </w:t>
      </w:r>
      <w:r w:rsidRPr="000458C8">
        <w:rPr>
          <w:sz w:val="28"/>
          <w:szCs w:val="28"/>
          <w:lang w:val="en-US"/>
        </w:rPr>
        <w:t>ide</w:t>
      </w:r>
    </w:p>
    <w:p w14:paraId="210254D7" w14:textId="7F5E416E" w:rsidR="006767D9" w:rsidRPr="00EC53ED" w:rsidRDefault="006767D9" w:rsidP="00187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73D55CCF" w14:textId="77777777" w:rsidR="00013A54" w:rsidRPr="008620B1" w:rsidRDefault="00013A54" w:rsidP="00187A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8620B1">
        <w:rPr>
          <w:b/>
          <w:sz w:val="28"/>
          <w:szCs w:val="28"/>
        </w:rPr>
        <w:t>3.2. И</w:t>
      </w:r>
      <w:r w:rsidR="00404874" w:rsidRPr="008620B1">
        <w:rPr>
          <w:b/>
          <w:sz w:val="28"/>
          <w:szCs w:val="28"/>
        </w:rPr>
        <w:t xml:space="preserve">нформационное обеспечение </w:t>
      </w:r>
      <w:r w:rsidR="0010443F" w:rsidRPr="0010443F">
        <w:rPr>
          <w:b/>
          <w:sz w:val="28"/>
          <w:szCs w:val="28"/>
        </w:rPr>
        <w:t>производственной практики</w:t>
      </w:r>
      <w:r w:rsidR="003D08C8">
        <w:rPr>
          <w:b/>
          <w:sz w:val="28"/>
          <w:szCs w:val="28"/>
        </w:rPr>
        <w:t xml:space="preserve"> (по профилю специальности)</w:t>
      </w:r>
      <w:r w:rsidR="0010443F" w:rsidRPr="0010443F">
        <w:rPr>
          <w:b/>
          <w:sz w:val="28"/>
          <w:szCs w:val="28"/>
        </w:rPr>
        <w:t>.</w:t>
      </w:r>
    </w:p>
    <w:p w14:paraId="5B565753" w14:textId="77777777" w:rsidR="00FF6AC7" w:rsidRDefault="00FF6AC7" w:rsidP="00187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620B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A60FB2C" w14:textId="77777777" w:rsidR="00B23CB0" w:rsidRPr="008620B1" w:rsidRDefault="00B23CB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A379D8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1.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Нартя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, В. И. Основы конструирования объектов дизайна: учебное пособие / В. И.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Нартя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, Е. Т.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Суиндиков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. — Москва, Вологда: Инфра-Инженерия, 2019. — 264 c. — ISBN 978-5-9729-0353-5. — Текст: электронный // Цифровой образовательный ресурс IPR SMART: [сайт]. — URL: </w:t>
      </w:r>
      <w:hyperlink r:id="rId12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https://www.iprbookshop.ru/86615.html</w:t>
        </w:r>
      </w:hyperlink>
    </w:p>
    <w:p w14:paraId="52A295A9" w14:textId="77777777" w:rsidR="003F60AB" w:rsidRPr="003F60AB" w:rsidRDefault="003F60AB" w:rsidP="003F60AB">
      <w:pPr>
        <w:pStyle w:val="book-description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proofErr w:type="gramStart"/>
      <w:r w:rsidRPr="003F60AB">
        <w:rPr>
          <w:color w:val="333333"/>
          <w:sz w:val="28"/>
          <w:szCs w:val="28"/>
          <w:shd w:val="clear" w:color="auto" w:fill="FFFFFF"/>
        </w:rPr>
        <w:t xml:space="preserve">2. </w:t>
      </w:r>
      <w:r w:rsidRPr="003F60AB">
        <w:rPr>
          <w:color w:val="212529"/>
          <w:sz w:val="28"/>
          <w:szCs w:val="28"/>
          <w:shd w:val="clear" w:color="auto" w:fill="F8F9FA"/>
        </w:rPr>
        <w:t>.</w:t>
      </w:r>
      <w:proofErr w:type="gramEnd"/>
      <w:r w:rsidRPr="003F60AB">
        <w:rPr>
          <w:color w:val="212529"/>
          <w:sz w:val="28"/>
          <w:szCs w:val="28"/>
          <w:shd w:val="clear" w:color="auto" w:fill="F8F9FA"/>
        </w:rPr>
        <w:t xml:space="preserve"> Основы проектной и компьютерной графики: учебное пособие для СПО / составители С. Б.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Тонковид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. — 2-е изд. — Липецк, Саратов: Липецкий государственный технический университет, Профобразование, 2020. — 197 c. — ISBN 978-5-88247-952-6, 978-5-4488-0761-9. — Текст: электронный // Цифровой образовательный ресурс IPR SMART: [сайт]. — URL: </w:t>
      </w:r>
      <w:hyperlink r:id="rId13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https://www.iprbookshop.ru/92835.html</w:t>
        </w:r>
      </w:hyperlink>
    </w:p>
    <w:p w14:paraId="425463E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</w:p>
    <w:p w14:paraId="3A88E018" w14:textId="77777777" w:rsidR="003F60AB" w:rsidRPr="003F60AB" w:rsidRDefault="003F60AB" w:rsidP="003F60AB">
      <w:pPr>
        <w:pStyle w:val="book-description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3F60AB">
        <w:rPr>
          <w:b/>
          <w:sz w:val="28"/>
          <w:szCs w:val="28"/>
        </w:rPr>
        <w:t>Дополнительные источники</w:t>
      </w:r>
    </w:p>
    <w:p w14:paraId="3009D06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1. Забелин, Л. Ю. Компьютерная графика и 3D-моделирование: учебное пособие для СПО / Л. Ю. Забелин, О. Л.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Штейнбах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, О. В.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Диль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. — Саратов: Профобразование, 2021. — 258 c. — ISBN 978-5-4488-1188-3. — Текст: электронный // Цифровой образовательный ресурс IPR SMART: [сайт]. — URL: </w:t>
      </w:r>
      <w:hyperlink r:id="rId14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https://www.iprbookshop.ru/106619.html</w:t>
        </w:r>
      </w:hyperlink>
      <w:r w:rsidRPr="003F60AB">
        <w:rPr>
          <w:color w:val="212529"/>
          <w:sz w:val="28"/>
          <w:szCs w:val="28"/>
          <w:shd w:val="clear" w:color="auto" w:fill="F8F9FA"/>
        </w:rPr>
        <w:t xml:space="preserve">   </w:t>
      </w:r>
    </w:p>
    <w:p w14:paraId="038C2D60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2. Компьютерная графика: учебное пособие для СПО / Е. А.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Ваншина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, М. А. Егорова, С. И. Павлов, Ю. В.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Семагина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. — Саратов: Профобразование, 2020. — 206 c. — ISBN 978-5-4488-0720-6. — Текст: электронный // Цифровой образовательный ресурс IPR SMART: [сайт]. — URL: </w:t>
      </w:r>
      <w:hyperlink r:id="rId15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https://www.iprbookshop.ru/91878.html</w:t>
        </w:r>
      </w:hyperlink>
      <w:r w:rsidRPr="003F60AB">
        <w:rPr>
          <w:color w:val="212529"/>
          <w:sz w:val="28"/>
          <w:szCs w:val="28"/>
          <w:shd w:val="clear" w:color="auto" w:fill="F8F9FA"/>
        </w:rPr>
        <w:t xml:space="preserve">  </w:t>
      </w:r>
    </w:p>
    <w:p w14:paraId="4761AA46" w14:textId="77777777" w:rsidR="001355A4" w:rsidRPr="003F60AB" w:rsidRDefault="003F60AB" w:rsidP="003F60AB">
      <w:pPr>
        <w:ind w:firstLine="709"/>
        <w:jc w:val="both"/>
        <w:rPr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>3</w:t>
      </w:r>
      <w:r w:rsidRPr="003F60AB">
        <w:rPr>
          <w:sz w:val="28"/>
          <w:szCs w:val="28"/>
          <w:shd w:val="clear" w:color="auto" w:fill="F8F9FA"/>
        </w:rPr>
        <w:t xml:space="preserve">. Кухта, М. С. История дизайна: учебное пособие для СПО / М. С. Кухта. — Саратов: Профобразование, Ай Пи Ар Медиа, 2019. — 100 c. — </w:t>
      </w:r>
    </w:p>
    <w:p w14:paraId="33B57353" w14:textId="2BFA9638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sz w:val="28"/>
          <w:szCs w:val="28"/>
          <w:shd w:val="clear" w:color="auto" w:fill="F8F9FA"/>
        </w:rPr>
        <w:lastRenderedPageBreak/>
        <w:t>ISBN 978-5-4488-0076-4, 978-5-4497-0172-5. — Текст</w:t>
      </w:r>
      <w:r w:rsidRPr="003F60AB">
        <w:rPr>
          <w:color w:val="212529"/>
          <w:sz w:val="28"/>
          <w:szCs w:val="28"/>
          <w:shd w:val="clear" w:color="auto" w:fill="F8F9FA"/>
        </w:rPr>
        <w:t xml:space="preserve">: электронный // Цифровой образовательный ресурс IPR SMART: [сайт]. — URL: </w:t>
      </w:r>
      <w:hyperlink r:id="rId16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https://www.iprbookshop.ru/86508.html</w:t>
        </w:r>
      </w:hyperlink>
      <w:r w:rsidRPr="003F60AB">
        <w:rPr>
          <w:color w:val="212529"/>
          <w:sz w:val="28"/>
          <w:szCs w:val="28"/>
          <w:shd w:val="clear" w:color="auto" w:fill="F8F9FA"/>
        </w:rPr>
        <w:t xml:space="preserve"> </w:t>
      </w:r>
    </w:p>
    <w:p w14:paraId="5315FA83" w14:textId="77777777" w:rsidR="003F60AB" w:rsidRPr="003F60AB" w:rsidRDefault="003F60AB" w:rsidP="003F60AB">
      <w:pPr>
        <w:ind w:firstLine="709"/>
        <w:jc w:val="both"/>
        <w:rPr>
          <w:color w:val="212529"/>
          <w:sz w:val="28"/>
          <w:szCs w:val="28"/>
          <w:shd w:val="clear" w:color="auto" w:fill="F8F9FA"/>
        </w:rPr>
      </w:pPr>
      <w:r w:rsidRPr="003F60AB">
        <w:rPr>
          <w:color w:val="212529"/>
          <w:sz w:val="28"/>
          <w:szCs w:val="28"/>
          <w:shd w:val="clear" w:color="auto" w:fill="F8F9FA"/>
        </w:rPr>
        <w:t xml:space="preserve">4.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Благова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, Т. Ю. Теория и методология дизайна. Креативные методы дизайна: учебное пособие для СПО / Т. Ю. </w:t>
      </w:r>
      <w:proofErr w:type="spellStart"/>
      <w:r w:rsidRPr="003F60AB">
        <w:rPr>
          <w:color w:val="212529"/>
          <w:sz w:val="28"/>
          <w:szCs w:val="28"/>
          <w:shd w:val="clear" w:color="auto" w:fill="F8F9FA"/>
        </w:rPr>
        <w:t>Благова</w:t>
      </w:r>
      <w:proofErr w:type="spellEnd"/>
      <w:r w:rsidRPr="003F60AB">
        <w:rPr>
          <w:color w:val="212529"/>
          <w:sz w:val="28"/>
          <w:szCs w:val="28"/>
          <w:shd w:val="clear" w:color="auto" w:fill="F8F9FA"/>
        </w:rPr>
        <w:t xml:space="preserve">. — Саратов: Профобразование, 2021. — 78 c. — ISBN 978-5-4488-1159-3. — Текст: электронный // Цифровой образовательный ресурс IPR SMART: [сайт]. — URL: </w:t>
      </w:r>
      <w:hyperlink r:id="rId17" w:history="1">
        <w:r w:rsidRPr="003F60AB">
          <w:rPr>
            <w:rStyle w:val="af3"/>
            <w:sz w:val="28"/>
            <w:szCs w:val="28"/>
            <w:shd w:val="clear" w:color="auto" w:fill="F8F9FA"/>
          </w:rPr>
          <w:t>https://www.iprbookshop.ru/105161.html</w:t>
        </w:r>
      </w:hyperlink>
    </w:p>
    <w:p w14:paraId="25778FAC" w14:textId="77777777" w:rsidR="00AE496B" w:rsidRDefault="00AE496B" w:rsidP="00AE496B">
      <w:pPr>
        <w:ind w:left="360"/>
        <w:rPr>
          <w:bCs/>
          <w:color w:val="FF0000"/>
          <w:sz w:val="28"/>
          <w:szCs w:val="28"/>
        </w:rPr>
      </w:pPr>
    </w:p>
    <w:p w14:paraId="76CF811D" w14:textId="77777777" w:rsidR="00B23CB0" w:rsidRPr="00FE25B7" w:rsidRDefault="00B23CB0" w:rsidP="00AE496B">
      <w:pPr>
        <w:ind w:left="360"/>
        <w:rPr>
          <w:bCs/>
          <w:color w:val="FF0000"/>
          <w:sz w:val="28"/>
          <w:szCs w:val="28"/>
        </w:rPr>
      </w:pPr>
    </w:p>
    <w:p w14:paraId="11992841" w14:textId="77777777" w:rsidR="005D342B" w:rsidRDefault="005D342B" w:rsidP="00B23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E2172">
        <w:rPr>
          <w:b/>
          <w:caps/>
          <w:sz w:val="28"/>
          <w:szCs w:val="28"/>
        </w:rPr>
        <w:t xml:space="preserve">4. </w:t>
      </w:r>
      <w:r w:rsidR="00FF6AC7" w:rsidRPr="007E2172">
        <w:rPr>
          <w:b/>
          <w:caps/>
          <w:sz w:val="28"/>
          <w:szCs w:val="28"/>
        </w:rPr>
        <w:t xml:space="preserve">Контроль и оценка результатов </w:t>
      </w:r>
      <w:r w:rsidR="0010443F">
        <w:rPr>
          <w:b/>
          <w:caps/>
          <w:sz w:val="28"/>
          <w:szCs w:val="28"/>
        </w:rPr>
        <w:t xml:space="preserve">ПРОИЗВОДСТВЕННОЙ </w:t>
      </w:r>
      <w:r w:rsidR="000C727B">
        <w:rPr>
          <w:b/>
          <w:caps/>
          <w:sz w:val="28"/>
          <w:szCs w:val="28"/>
        </w:rPr>
        <w:t>практики по профилю специальности.</w:t>
      </w:r>
    </w:p>
    <w:p w14:paraId="3BA9FCB0" w14:textId="77777777" w:rsidR="00B23CB0" w:rsidRPr="00B23CB0" w:rsidRDefault="00B23CB0" w:rsidP="00B23CB0"/>
    <w:p w14:paraId="034FB2D3" w14:textId="62DDEEAB" w:rsidR="007E2172" w:rsidRPr="007E2172" w:rsidRDefault="000C727B" w:rsidP="00FE0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Итогом производственной практики</w:t>
      </w:r>
      <w:r w:rsidR="0018478F">
        <w:rPr>
          <w:sz w:val="28"/>
          <w:szCs w:val="28"/>
        </w:rPr>
        <w:t xml:space="preserve"> </w:t>
      </w:r>
      <w:r w:rsidR="003920A1">
        <w:rPr>
          <w:sz w:val="28"/>
          <w:szCs w:val="28"/>
        </w:rPr>
        <w:t>(</w:t>
      </w:r>
      <w:r w:rsidRPr="000C727B">
        <w:rPr>
          <w:sz w:val="28"/>
          <w:szCs w:val="28"/>
        </w:rPr>
        <w:t>по профилю специальности</w:t>
      </w:r>
      <w:r w:rsidR="003920A1">
        <w:rPr>
          <w:sz w:val="28"/>
          <w:szCs w:val="28"/>
        </w:rPr>
        <w:t xml:space="preserve">) </w:t>
      </w:r>
      <w:r w:rsidR="007E2172" w:rsidRPr="007E2172">
        <w:rPr>
          <w:sz w:val="28"/>
          <w:szCs w:val="28"/>
        </w:rPr>
        <w:t xml:space="preserve">является дифференцированный </w:t>
      </w:r>
      <w:r w:rsidR="0018478F" w:rsidRPr="007E2172">
        <w:rPr>
          <w:sz w:val="28"/>
          <w:szCs w:val="28"/>
        </w:rPr>
        <w:t>зачёт</w:t>
      </w:r>
      <w:r w:rsidR="007E2172" w:rsidRPr="007E2172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 xml:space="preserve"> в </w:t>
      </w:r>
      <w:r w:rsidR="0018478F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18478F">
        <w:rPr>
          <w:sz w:val="28"/>
          <w:szCs w:val="28"/>
        </w:rPr>
        <w:t>7</w:t>
      </w:r>
      <w:r>
        <w:rPr>
          <w:sz w:val="28"/>
          <w:szCs w:val="28"/>
        </w:rPr>
        <w:t>,8 семестрах</w:t>
      </w:r>
      <w:r w:rsidR="007E2172" w:rsidRPr="007E2172">
        <w:rPr>
          <w:sz w:val="28"/>
          <w:szCs w:val="28"/>
        </w:rPr>
        <w:t>, которая выставляется руководителем практики от учебного заведения на основани</w:t>
      </w:r>
      <w:r w:rsidR="003920A1">
        <w:rPr>
          <w:sz w:val="28"/>
          <w:szCs w:val="28"/>
        </w:rPr>
        <w:t>и</w:t>
      </w:r>
      <w:r w:rsidR="007E2172" w:rsidRPr="007E2172">
        <w:rPr>
          <w:sz w:val="28"/>
          <w:szCs w:val="28"/>
        </w:rPr>
        <w:t xml:space="preserve"> наблюдений за сам</w:t>
      </w:r>
      <w:r w:rsidR="003920A1">
        <w:rPr>
          <w:sz w:val="28"/>
          <w:szCs w:val="28"/>
        </w:rPr>
        <w:t>остоятельней работой практиканта</w:t>
      </w:r>
      <w:r w:rsidR="007E2172" w:rsidRPr="007E2172">
        <w:rPr>
          <w:sz w:val="28"/>
          <w:szCs w:val="28"/>
        </w:rPr>
        <w:t xml:space="preserve">, выполнения им индивидуального задания, а также </w:t>
      </w:r>
      <w:r w:rsidR="00FE0F00">
        <w:rPr>
          <w:sz w:val="28"/>
          <w:szCs w:val="28"/>
        </w:rPr>
        <w:t xml:space="preserve">оформления </w:t>
      </w:r>
      <w:r w:rsidR="00AD510F">
        <w:rPr>
          <w:sz w:val="28"/>
          <w:szCs w:val="28"/>
        </w:rPr>
        <w:t xml:space="preserve">проектной и отчётной документации. </w:t>
      </w:r>
      <w:r w:rsidR="007E2172" w:rsidRPr="007E2172">
        <w:rPr>
          <w:sz w:val="28"/>
          <w:szCs w:val="28"/>
        </w:rPr>
        <w:t>По окончании практики студенты составляют дневник-</w:t>
      </w:r>
      <w:r w:rsidR="00FE0F00" w:rsidRPr="007E2172">
        <w:rPr>
          <w:sz w:val="28"/>
          <w:szCs w:val="28"/>
        </w:rPr>
        <w:t>отчёт</w:t>
      </w:r>
      <w:r w:rsidR="007E2172" w:rsidRPr="007E2172">
        <w:rPr>
          <w:sz w:val="28"/>
          <w:szCs w:val="28"/>
        </w:rPr>
        <w:t>, в к</w:t>
      </w:r>
      <w:r>
        <w:rPr>
          <w:sz w:val="28"/>
          <w:szCs w:val="28"/>
        </w:rPr>
        <w:t xml:space="preserve">отором </w:t>
      </w:r>
      <w:r w:rsidR="00AD510F">
        <w:rPr>
          <w:sz w:val="28"/>
          <w:szCs w:val="28"/>
        </w:rPr>
        <w:t>прописываются все этапы выполнения практической работы</w:t>
      </w:r>
      <w:r w:rsidR="002805CD">
        <w:rPr>
          <w:sz w:val="28"/>
          <w:szCs w:val="28"/>
        </w:rPr>
        <w:t xml:space="preserve">. </w:t>
      </w:r>
      <w:r w:rsidR="007E2172" w:rsidRPr="007E2172">
        <w:rPr>
          <w:sz w:val="28"/>
          <w:szCs w:val="28"/>
        </w:rPr>
        <w:t>Оценка по практике приравнивается к оценкам (</w:t>
      </w:r>
      <w:r w:rsidR="002805CD" w:rsidRPr="007E2172">
        <w:rPr>
          <w:sz w:val="28"/>
          <w:szCs w:val="28"/>
        </w:rPr>
        <w:t>зачётам</w:t>
      </w:r>
      <w:r w:rsidR="007E2172" w:rsidRPr="007E2172">
        <w:rPr>
          <w:sz w:val="28"/>
          <w:szCs w:val="28"/>
        </w:rPr>
        <w:t xml:space="preserve">) по </w:t>
      </w:r>
      <w:r w:rsidR="002805CD">
        <w:rPr>
          <w:sz w:val="28"/>
          <w:szCs w:val="28"/>
        </w:rPr>
        <w:t>практическому и теоретическому</w:t>
      </w:r>
      <w:r w:rsidR="007E2172" w:rsidRPr="007E2172">
        <w:rPr>
          <w:sz w:val="28"/>
          <w:szCs w:val="28"/>
        </w:rPr>
        <w:t xml:space="preserve"> обучению и учитывается при подведении итогов общей успеваемости студентов.</w:t>
      </w:r>
      <w:r w:rsidR="00FE0F00">
        <w:rPr>
          <w:sz w:val="28"/>
          <w:szCs w:val="28"/>
        </w:rPr>
        <w:t xml:space="preserve"> </w:t>
      </w:r>
      <w:r w:rsidRPr="000C727B">
        <w:rPr>
          <w:sz w:val="28"/>
          <w:szCs w:val="28"/>
        </w:rPr>
        <w:t xml:space="preserve">Дифференцированный </w:t>
      </w:r>
      <w:r w:rsidR="00FE0F00" w:rsidRPr="000C727B">
        <w:rPr>
          <w:sz w:val="28"/>
          <w:szCs w:val="28"/>
        </w:rPr>
        <w:t>зачёт</w:t>
      </w:r>
      <w:r w:rsidRPr="000C727B">
        <w:rPr>
          <w:sz w:val="28"/>
          <w:szCs w:val="28"/>
        </w:rPr>
        <w:t xml:space="preserve"> проводится в виде </w:t>
      </w:r>
      <w:r w:rsidR="002805CD">
        <w:rPr>
          <w:sz w:val="28"/>
          <w:szCs w:val="28"/>
        </w:rPr>
        <w:t xml:space="preserve">сдачи и защиты отчётов. </w:t>
      </w:r>
    </w:p>
    <w:p w14:paraId="238BF5B0" w14:textId="77777777" w:rsidR="00FF6AC7" w:rsidRDefault="007E2172" w:rsidP="00FE0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E2172">
        <w:rPr>
          <w:sz w:val="28"/>
          <w:szCs w:val="28"/>
        </w:rPr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7E2172">
        <w:rPr>
          <w:sz w:val="28"/>
          <w:szCs w:val="28"/>
        </w:rPr>
        <w:t>сформированность</w:t>
      </w:r>
      <w:proofErr w:type="spellEnd"/>
      <w:r w:rsidRPr="007E2172">
        <w:rPr>
          <w:sz w:val="28"/>
          <w:szCs w:val="28"/>
        </w:rPr>
        <w:t xml:space="preserve"> профессиональных компетенций, и развитие общих компете</w:t>
      </w:r>
      <w:r w:rsidR="000C727B">
        <w:rPr>
          <w:sz w:val="28"/>
          <w:szCs w:val="28"/>
        </w:rPr>
        <w:t>нций и обеспечивающих их умений, знаний, практического опыта.</w:t>
      </w:r>
    </w:p>
    <w:p w14:paraId="30DAFC45" w14:textId="77777777" w:rsidR="001355A4" w:rsidRDefault="001355A4" w:rsidP="00840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B5D1AC9" w14:textId="77777777" w:rsidR="0010443F" w:rsidRPr="007E2172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E71E11" w:rsidRPr="00B23CB0" w14:paraId="74B44FD9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6430" w14:textId="77777777" w:rsidR="00E71E11" w:rsidRPr="008402F4" w:rsidRDefault="00E71E11" w:rsidP="008402F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402F4">
              <w:rPr>
                <w:bCs/>
                <w:sz w:val="28"/>
                <w:szCs w:val="28"/>
              </w:rPr>
              <w:t>Показатели результатов обучения</w:t>
            </w:r>
          </w:p>
          <w:p w14:paraId="27E5771B" w14:textId="77777777" w:rsidR="00E71E11" w:rsidRPr="008402F4" w:rsidRDefault="00E71E11" w:rsidP="008402F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402F4">
              <w:rPr>
                <w:bCs/>
                <w:sz w:val="28"/>
                <w:szCs w:val="28"/>
              </w:rPr>
              <w:t>(освоенные умения, усвоенные знания, ОК, ПК, практический опыт)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0F57" w14:textId="77777777" w:rsidR="00E71E11" w:rsidRPr="008402F4" w:rsidRDefault="00E71E11" w:rsidP="008402F4">
            <w:pPr>
              <w:jc w:val="center"/>
              <w:rPr>
                <w:sz w:val="28"/>
                <w:szCs w:val="28"/>
              </w:rPr>
            </w:pPr>
            <w:r w:rsidRPr="008402F4">
              <w:rPr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4460FC" w:rsidRPr="00B23CB0" w14:paraId="0BA8B506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B3A" w14:textId="32ECF18A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t>ПК1.1.</w:t>
            </w:r>
            <w:r w:rsidRPr="000A3FDD">
              <w:rPr>
                <w:rStyle w:val="af7"/>
                <w:i w:val="0"/>
                <w:sz w:val="28"/>
                <w:szCs w:val="28"/>
              </w:rPr>
              <w:t xml:space="preserve"> Изображать человека и окружающую среду визуально-графическими средствами.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180B" w14:textId="77777777" w:rsidR="004460FC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- выбирает графические средства в соответствии с тематикой и задачами дисциплины;</w:t>
            </w:r>
          </w:p>
          <w:p w14:paraId="29D640D4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изображает человека и окружающую предметно-пространственную среду средствами рисунка и живописи;</w:t>
            </w:r>
          </w:p>
          <w:p w14:paraId="1B81CEE6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- находит художественные специфические средства, новые образно-пластические решения для каждой творческой задачи;</w:t>
            </w:r>
          </w:p>
          <w:p w14:paraId="5DEB04C6" w14:textId="77777777" w:rsidR="004460FC" w:rsidRPr="000A3FDD" w:rsidRDefault="004460FC" w:rsidP="004460FC">
            <w:pPr>
              <w:suppressAutoHyphens/>
              <w:rPr>
                <w:sz w:val="28"/>
                <w:szCs w:val="28"/>
              </w:rPr>
            </w:pPr>
            <w:r w:rsidRPr="000A3FDD">
              <w:rPr>
                <w:sz w:val="28"/>
                <w:szCs w:val="28"/>
              </w:rPr>
              <w:lastRenderedPageBreak/>
              <w:t>- владеет классическими изобразительными и техническими приемами, материалами и средствами проектной графики.</w:t>
            </w:r>
          </w:p>
          <w:p w14:paraId="54DBB482" w14:textId="168B87E0" w:rsidR="004460FC" w:rsidRPr="00B23CB0" w:rsidRDefault="004460FC" w:rsidP="004460FC"/>
        </w:tc>
      </w:tr>
      <w:tr w:rsidR="004460FC" w:rsidRPr="00B23CB0" w14:paraId="643BCEA6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220" w14:textId="1C231B1D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lastRenderedPageBreak/>
              <w:t>ПК 1.2</w:t>
            </w:r>
            <w:r w:rsidRPr="000A3FDD">
              <w:rPr>
                <w:rStyle w:val="af7"/>
                <w:sz w:val="28"/>
                <w:szCs w:val="28"/>
              </w:rPr>
              <w:t xml:space="preserve">. </w:t>
            </w:r>
            <w:r w:rsidRPr="000A3FDD">
              <w:rPr>
                <w:rStyle w:val="af7"/>
                <w:i w:val="0"/>
                <w:sz w:val="28"/>
                <w:szCs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0A3FDD">
              <w:rPr>
                <w:rStyle w:val="af7"/>
                <w:i w:val="0"/>
                <w:sz w:val="28"/>
                <w:szCs w:val="28"/>
              </w:rPr>
              <w:t>предпроектные</w:t>
            </w:r>
            <w:proofErr w:type="spellEnd"/>
            <w:r w:rsidRPr="000A3FDD">
              <w:rPr>
                <w:rStyle w:val="af7"/>
                <w:i w:val="0"/>
                <w:sz w:val="28"/>
                <w:szCs w:val="28"/>
              </w:rPr>
              <w:t xml:space="preserve"> исследования.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2B1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 xml:space="preserve">бучающийся проводит </w:t>
            </w:r>
            <w:proofErr w:type="spellStart"/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предпроектный</w:t>
            </w:r>
            <w:proofErr w:type="spellEnd"/>
            <w:r w:rsidRPr="000A3FDD">
              <w:rPr>
                <w:rFonts w:ascii="Times New Roman" w:hAnsi="Times New Roman" w:cs="Times New Roman"/>
                <w:sz w:val="28"/>
                <w:szCs w:val="28"/>
              </w:rPr>
              <w:t xml:space="preserve"> анализ дл</w:t>
            </w:r>
            <w:r w:rsidRPr="00181B8E">
              <w:rPr>
                <w:rFonts w:ascii="Times New Roman" w:hAnsi="Times New Roman" w:cs="Times New Roman"/>
                <w:iCs/>
                <w:sz w:val="28"/>
                <w:szCs w:val="28"/>
              </w:rPr>
              <w:t>я</w:t>
            </w:r>
            <w:r w:rsidRPr="000A3F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A3FDD">
              <w:rPr>
                <w:rStyle w:val="af7"/>
                <w:rFonts w:ascii="Times New Roman" w:hAnsi="Times New Roman"/>
                <w:i w:val="0"/>
                <w:sz w:val="28"/>
                <w:szCs w:val="28"/>
              </w:rPr>
              <w:t>разработки дизайн-проектов,</w:t>
            </w:r>
          </w:p>
          <w:p w14:paraId="23122AE6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выполняет эскизы в соответствии с тематикой проекта;</w:t>
            </w:r>
          </w:p>
          <w:p w14:paraId="0B046EAF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создаёт целостную композицию на плоскости, в объеме и пространстве, применяя известные способы построения и формообразования;</w:t>
            </w:r>
          </w:p>
          <w:p w14:paraId="4416DABC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использует преобразующие методы стилизации и трансформации для создания новых форм;</w:t>
            </w:r>
          </w:p>
          <w:p w14:paraId="3BD229C0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 xml:space="preserve">создаёт цветовое единство в композиции по законам </w:t>
            </w:r>
            <w:proofErr w:type="spellStart"/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колористики</w:t>
            </w:r>
            <w:proofErr w:type="spellEnd"/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988139" w14:textId="77777777" w:rsidR="004460FC" w:rsidRPr="000A3FDD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 xml:space="preserve">проводит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предпроектные</w:t>
            </w:r>
            <w:proofErr w:type="spellEnd"/>
            <w:r w:rsidRPr="000A3FDD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F835FD" w14:textId="4C290361" w:rsidR="004460FC" w:rsidRPr="00B23CB0" w:rsidRDefault="004460FC" w:rsidP="004460FC"/>
        </w:tc>
      </w:tr>
      <w:tr w:rsidR="004460FC" w:rsidRPr="00B23CB0" w14:paraId="619E0708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8CB" w14:textId="5DA20C58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t xml:space="preserve">ПК 1.3. </w:t>
            </w:r>
            <w:r w:rsidRPr="00A63C0D">
              <w:rPr>
                <w:rStyle w:val="af7"/>
                <w:i w:val="0"/>
                <w:sz w:val="28"/>
                <w:szCs w:val="28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55B" w14:textId="77777777" w:rsidR="004460FC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805C5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обучающийся разрабатывает техническое задание на дизайнерскую продукцию с учётом современных тенденций в области дизайна; </w:t>
            </w:r>
          </w:p>
          <w:p w14:paraId="70C8B16C" w14:textId="77777777" w:rsidR="004460FC" w:rsidRPr="000A3FDD" w:rsidRDefault="004460FC" w:rsidP="004460F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A3FDD">
              <w:rPr>
                <w:sz w:val="28"/>
                <w:szCs w:val="28"/>
              </w:rPr>
              <w:t>владеет основными принципами, методами и приёмами работы над дизайн-проектом</w:t>
            </w:r>
            <w:r>
              <w:rPr>
                <w:sz w:val="28"/>
                <w:szCs w:val="28"/>
              </w:rPr>
              <w:t>.</w:t>
            </w:r>
          </w:p>
          <w:p w14:paraId="5E4B735E" w14:textId="77777777" w:rsidR="004460FC" w:rsidRPr="007805C5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520F4" w14:textId="5C737B6D" w:rsidR="004460FC" w:rsidRPr="00B23CB0" w:rsidRDefault="004460FC" w:rsidP="004460FC"/>
        </w:tc>
      </w:tr>
      <w:tr w:rsidR="004460FC" w:rsidRPr="00B23CB0" w14:paraId="4C8BA724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A84F" w14:textId="0F95D629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sz w:val="28"/>
                <w:szCs w:val="28"/>
              </w:rPr>
              <w:t xml:space="preserve">ПК 1.4.  </w:t>
            </w:r>
            <w:r w:rsidRPr="00CF11D1">
              <w:rPr>
                <w:bCs/>
                <w:color w:val="000000"/>
                <w:sz w:val="28"/>
                <w:szCs w:val="28"/>
              </w:rPr>
              <w:t>Использовать актуальные передовые технологии при реализации творческого замысла.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3C9" w14:textId="77777777" w:rsidR="004460FC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07503E">
              <w:rPr>
                <w:rFonts w:ascii="Times New Roman" w:hAnsi="Times New Roman" w:cs="Times New Roman"/>
                <w:sz w:val="28"/>
                <w:szCs w:val="28"/>
              </w:rPr>
              <w:t>обучающийся использует компьютерные технологии при реализации творческого замысла;</w:t>
            </w:r>
          </w:p>
          <w:p w14:paraId="44A91509" w14:textId="77777777" w:rsidR="004460FC" w:rsidRPr="000A3FDD" w:rsidRDefault="004460FC" w:rsidP="004460F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A3FDD">
              <w:rPr>
                <w:sz w:val="28"/>
                <w:szCs w:val="28"/>
              </w:rPr>
              <w:t>владеет основными принципами, методами и приёмами работы над дизайн-проектом</w:t>
            </w:r>
            <w:r>
              <w:rPr>
                <w:sz w:val="28"/>
                <w:szCs w:val="28"/>
              </w:rPr>
              <w:t>.</w:t>
            </w:r>
          </w:p>
          <w:p w14:paraId="2598CAE6" w14:textId="77777777" w:rsidR="004460FC" w:rsidRPr="0007503E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C8EC0" w14:textId="77777777" w:rsidR="004460FC" w:rsidRPr="0007503E" w:rsidRDefault="004460FC" w:rsidP="004460FC">
            <w:pPr>
              <w:rPr>
                <w:sz w:val="28"/>
                <w:szCs w:val="28"/>
              </w:rPr>
            </w:pPr>
          </w:p>
          <w:p w14:paraId="061E1EAE" w14:textId="6AF214E7" w:rsidR="004460FC" w:rsidRPr="00B23CB0" w:rsidRDefault="004460FC" w:rsidP="004460FC"/>
        </w:tc>
      </w:tr>
      <w:tr w:rsidR="004460FC" w:rsidRPr="00B23CB0" w14:paraId="14D1EC09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A9C" w14:textId="77777777" w:rsidR="004460FC" w:rsidRDefault="004460FC" w:rsidP="00446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1.5. Осуществлять процесс дизайн-проектирования</w:t>
            </w:r>
          </w:p>
          <w:p w14:paraId="2497F72E" w14:textId="599883FD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3B7" w14:textId="77777777" w:rsidR="004460FC" w:rsidRDefault="004460FC" w:rsidP="004460FC">
            <w:pPr>
              <w:pStyle w:val="ConsPlusNormal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обучающийся </w:t>
            </w:r>
            <w:r w:rsidRPr="000A3FDD">
              <w:rPr>
                <w:rFonts w:ascii="Times New Roman" w:hAnsi="Times New Roman" w:cs="Times New Roman"/>
                <w:sz w:val="28"/>
                <w:szCs w:val="28"/>
              </w:rPr>
              <w:t>осуществляет процесс дизайнерского проектирования с учётом эргономических показателей</w:t>
            </w:r>
            <w:r>
              <w:rPr>
                <w:sz w:val="28"/>
                <w:szCs w:val="28"/>
              </w:rPr>
              <w:t>;</w:t>
            </w:r>
          </w:p>
          <w:p w14:paraId="4630514A" w14:textId="77777777" w:rsidR="004460FC" w:rsidRDefault="004460FC" w:rsidP="004460FC">
            <w:pPr>
              <w:suppressAutoHyphens/>
              <w:rPr>
                <w:rStyle w:val="af7"/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0A3FDD">
              <w:rPr>
                <w:sz w:val="28"/>
                <w:szCs w:val="28"/>
              </w:rPr>
              <w:t xml:space="preserve">осуществляет </w:t>
            </w:r>
            <w:r w:rsidRPr="000A3FDD">
              <w:rPr>
                <w:rStyle w:val="af7"/>
                <w:i w:val="0"/>
                <w:sz w:val="28"/>
                <w:szCs w:val="28"/>
              </w:rPr>
              <w:t>процесс дизайнерского проектирования с применением специализированных компьютерных программ</w:t>
            </w:r>
            <w:r>
              <w:rPr>
                <w:rStyle w:val="af7"/>
                <w:i w:val="0"/>
                <w:sz w:val="28"/>
                <w:szCs w:val="28"/>
              </w:rPr>
              <w:t>;</w:t>
            </w:r>
          </w:p>
          <w:p w14:paraId="46AB6D9B" w14:textId="77777777" w:rsidR="004460FC" w:rsidRPr="000A3FDD" w:rsidRDefault="004460FC" w:rsidP="004460FC">
            <w:pPr>
              <w:suppressAutoHyphens/>
              <w:rPr>
                <w:rStyle w:val="af7"/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0A3FDD">
              <w:rPr>
                <w:sz w:val="28"/>
                <w:szCs w:val="28"/>
              </w:rPr>
              <w:t>осуществляет процесс дизайнерского проектирования с учётом эргономических показателей</w:t>
            </w:r>
            <w:r>
              <w:rPr>
                <w:sz w:val="28"/>
                <w:szCs w:val="28"/>
              </w:rPr>
              <w:t>.</w:t>
            </w:r>
          </w:p>
          <w:p w14:paraId="74F27726" w14:textId="290C57FE" w:rsidR="004460FC" w:rsidRPr="00B23CB0" w:rsidRDefault="004460FC" w:rsidP="004460FC"/>
        </w:tc>
      </w:tr>
      <w:tr w:rsidR="004460FC" w:rsidRPr="00B23CB0" w14:paraId="61C32DC8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93B" w14:textId="3998B876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sz w:val="28"/>
                <w:szCs w:val="28"/>
              </w:rPr>
              <w:lastRenderedPageBreak/>
              <w:t xml:space="preserve">ПК 1.6. </w:t>
            </w:r>
            <w:r w:rsidRPr="00BA7AED">
              <w:rPr>
                <w:bCs/>
                <w:color w:val="000000"/>
                <w:sz w:val="28"/>
                <w:szCs w:val="28"/>
              </w:rPr>
              <w:t>Осуществлять подготовку вывода продукта на рынок.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68F3" w14:textId="77777777" w:rsidR="004460FC" w:rsidRPr="00246E7F" w:rsidRDefault="004460FC" w:rsidP="004460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6E7F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6E7F">
              <w:rPr>
                <w:rFonts w:ascii="Times New Roman" w:hAnsi="Times New Roman" w:cs="Times New Roman"/>
                <w:sz w:val="28"/>
                <w:szCs w:val="28"/>
              </w:rPr>
              <w:t>учающийся осуществляет подготовку и вывод дизайн-продукцию на рынок с учётом современных тенденций в области дизайна;</w:t>
            </w:r>
          </w:p>
          <w:p w14:paraId="6F927C9B" w14:textId="3F6C0333" w:rsidR="004460FC" w:rsidRPr="00B23CB0" w:rsidRDefault="004460FC" w:rsidP="004460FC">
            <w:r>
              <w:t xml:space="preserve">- </w:t>
            </w:r>
            <w:r w:rsidRPr="000A3FDD">
              <w:rPr>
                <w:sz w:val="28"/>
                <w:szCs w:val="28"/>
              </w:rPr>
              <w:t xml:space="preserve">производит </w:t>
            </w:r>
            <w:r w:rsidRPr="000A3FDD">
              <w:rPr>
                <w:rStyle w:val="af7"/>
                <w:i w:val="0"/>
                <w:sz w:val="28"/>
                <w:szCs w:val="28"/>
              </w:rPr>
              <w:t>расчеты технико-экономического обоснования предлагаемого проекта</w:t>
            </w:r>
            <w:r>
              <w:rPr>
                <w:rStyle w:val="af7"/>
                <w:i w:val="0"/>
                <w:sz w:val="28"/>
                <w:szCs w:val="28"/>
              </w:rPr>
              <w:t>.</w:t>
            </w:r>
          </w:p>
        </w:tc>
      </w:tr>
      <w:tr w:rsidR="004460FC" w:rsidRPr="00B23CB0" w14:paraId="3DF3FB23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C04" w14:textId="2DC39BF6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</w:t>
            </w:r>
            <w:r>
              <w:rPr>
                <w:iCs/>
                <w:sz w:val="28"/>
                <w:szCs w:val="28"/>
              </w:rPr>
              <w:t xml:space="preserve"> 0</w:t>
            </w:r>
            <w:r w:rsidRPr="000A3FDD">
              <w:rPr>
                <w:iCs/>
                <w:sz w:val="28"/>
                <w:szCs w:val="28"/>
              </w:rPr>
              <w:t>1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D71" w14:textId="77777777" w:rsidR="004460FC" w:rsidRPr="000A3FDD" w:rsidRDefault="004460FC" w:rsidP="004460FC">
            <w:pPr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Обучающийся распознает задачу и/или проблему в профессиональном и/или социальном контексте; анализирует задачу и/или проблему и выделяет её составные части; определяет этапы решения задачи; </w:t>
            </w:r>
          </w:p>
          <w:p w14:paraId="5901A00E" w14:textId="77777777" w:rsidR="004460FC" w:rsidRPr="000A3FDD" w:rsidRDefault="004460FC" w:rsidP="004460FC">
            <w:pPr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составляет план действия; определяет необходимые ресурсы; </w:t>
            </w:r>
          </w:p>
          <w:p w14:paraId="473100AE" w14:textId="2E662848" w:rsidR="004460FC" w:rsidRPr="00B23CB0" w:rsidRDefault="004460FC" w:rsidP="004460FC">
            <w:r w:rsidRPr="000A3FDD">
              <w:rPr>
                <w:iCs/>
                <w:sz w:val="28"/>
                <w:szCs w:val="28"/>
              </w:rPr>
              <w:t>реализует составленный план, оценивает результат и последствия своих действий (самостоятельно или с помощью наставника)</w:t>
            </w:r>
          </w:p>
        </w:tc>
      </w:tr>
      <w:tr w:rsidR="004460FC" w:rsidRPr="00B23CB0" w14:paraId="06E4EAFA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4515" w14:textId="20241AEA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02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8832BD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4CC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0A3FDD">
              <w:rPr>
                <w:iCs/>
                <w:sz w:val="28"/>
                <w:szCs w:val="28"/>
              </w:rPr>
              <w:t xml:space="preserve">определяет задачи для поиска информации; </w:t>
            </w:r>
          </w:p>
          <w:p w14:paraId="5E410C04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определяет необходимые источники информации; </w:t>
            </w:r>
          </w:p>
          <w:p w14:paraId="0076E15B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 планирует процесс поиска; </w:t>
            </w:r>
          </w:p>
          <w:p w14:paraId="6BB002C0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структурирует получаемую информацию, выделяет наиболее значимое в перечне информации; </w:t>
            </w:r>
          </w:p>
          <w:p w14:paraId="5A665D69" w14:textId="77777777" w:rsidR="004460FC" w:rsidRPr="000A3FDD" w:rsidRDefault="004460FC" w:rsidP="004460FC">
            <w:pPr>
              <w:widowControl w:val="0"/>
              <w:shd w:val="clear" w:color="auto" w:fill="FFFFFF"/>
              <w:suppressAutoHyphens/>
              <w:rPr>
                <w:iCs/>
                <w:sz w:val="28"/>
                <w:szCs w:val="28"/>
              </w:rPr>
            </w:pPr>
            <w:r w:rsidRPr="000A3FDD">
              <w:rPr>
                <w:iCs/>
                <w:sz w:val="28"/>
                <w:szCs w:val="28"/>
              </w:rPr>
              <w:t xml:space="preserve">оценивает практическую значимость результатов поиска; </w:t>
            </w:r>
          </w:p>
          <w:p w14:paraId="29C50887" w14:textId="241A6C79" w:rsidR="004460FC" w:rsidRPr="00B23CB0" w:rsidRDefault="004460FC" w:rsidP="004460FC">
            <w:r w:rsidRPr="000A3FDD">
              <w:rPr>
                <w:iCs/>
                <w:sz w:val="28"/>
                <w:szCs w:val="28"/>
              </w:rPr>
              <w:t>оформляет результаты поиска</w:t>
            </w:r>
          </w:p>
        </w:tc>
      </w:tr>
      <w:tr w:rsidR="004460FC" w:rsidRPr="00B23CB0" w14:paraId="503DDB8D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AAF" w14:textId="24C023F1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03</w:t>
            </w:r>
            <w:r>
              <w:rPr>
                <w:iCs/>
                <w:sz w:val="28"/>
                <w:szCs w:val="28"/>
              </w:rPr>
              <w:t xml:space="preserve">. </w:t>
            </w:r>
            <w:r w:rsidRPr="00845B44">
              <w:rPr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845B44">
              <w:rPr>
                <w:sz w:val="28"/>
                <w:szCs w:val="28"/>
              </w:rPr>
              <w:lastRenderedPageBreak/>
              <w:t>использовать знания по финансовой грамотности в различных жизненных ситуациях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873" w14:textId="7A2FA10D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lastRenderedPageBreak/>
              <w:t xml:space="preserve">Обучающийся определяет актуальность нормативно-правовой документации в профессиональной деятельности; </w:t>
            </w:r>
            <w:r w:rsidRPr="000A3FDD">
              <w:rPr>
                <w:sz w:val="28"/>
                <w:szCs w:val="28"/>
              </w:rPr>
              <w:t xml:space="preserve">применяет современную научную профессиональную терминологию; определяет и выстраивает траектории профессионального развития и </w:t>
            </w:r>
            <w:r w:rsidRPr="000A3FDD">
              <w:rPr>
                <w:sz w:val="28"/>
                <w:szCs w:val="28"/>
              </w:rPr>
              <w:lastRenderedPageBreak/>
              <w:t xml:space="preserve">самообразования; знает требования, которые предъявляются к заготовке, материалу ее изготовления, свойствам материала готовой детали (твердость, электропроводность, </w:t>
            </w:r>
            <w:proofErr w:type="spellStart"/>
            <w:r w:rsidRPr="000A3FDD">
              <w:rPr>
                <w:sz w:val="28"/>
                <w:szCs w:val="28"/>
              </w:rPr>
              <w:t>намагничиваемость</w:t>
            </w:r>
            <w:proofErr w:type="spellEnd"/>
            <w:r w:rsidRPr="000A3FDD">
              <w:rPr>
                <w:sz w:val="28"/>
                <w:szCs w:val="28"/>
              </w:rPr>
              <w:t>, гигроскопичность, влажность и т.п.), термической обработке</w:t>
            </w:r>
          </w:p>
        </w:tc>
      </w:tr>
      <w:tr w:rsidR="004460FC" w:rsidRPr="00B23CB0" w14:paraId="64F85F4A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017" w14:textId="10425B06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lastRenderedPageBreak/>
              <w:t>ОК 04</w:t>
            </w:r>
            <w:r>
              <w:rPr>
                <w:iCs/>
                <w:sz w:val="28"/>
                <w:szCs w:val="28"/>
              </w:rPr>
              <w:t xml:space="preserve">. </w:t>
            </w:r>
            <w:r w:rsidRPr="00716F49">
              <w:rPr>
                <w:iCs/>
                <w:sz w:val="28"/>
                <w:szCs w:val="28"/>
              </w:rPr>
              <w:t>Эффективно взаимодействовать и работать в коллективе и команде</w:t>
            </w:r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CDA" w14:textId="77777777" w:rsidR="004460FC" w:rsidRPr="000A3FDD" w:rsidRDefault="004460FC" w:rsidP="004460FC">
            <w:pPr>
              <w:rPr>
                <w:bCs/>
                <w:iCs/>
                <w:sz w:val="28"/>
                <w:szCs w:val="28"/>
              </w:rPr>
            </w:pPr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0A3FDD">
              <w:rPr>
                <w:bCs/>
                <w:iCs/>
                <w:sz w:val="28"/>
                <w:szCs w:val="28"/>
              </w:rPr>
              <w:t xml:space="preserve">демонстрирует знание психологических основ деятельности коллектива и особенностей личности;  </w:t>
            </w:r>
          </w:p>
          <w:p w14:paraId="15367377" w14:textId="1AB5FF77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 xml:space="preserve">демонстрирует умение </w:t>
            </w:r>
            <w:r w:rsidRPr="000A3FDD">
              <w:rPr>
                <w:bCs/>
                <w:sz w:val="28"/>
                <w:szCs w:val="28"/>
              </w:rPr>
              <w:t>организовывать работу коллектива, взаимодействовать с обучающимися, преподавателями и мастерами в ходе обучения, с руководителями учебной и производственной практик</w:t>
            </w:r>
          </w:p>
        </w:tc>
      </w:tr>
      <w:tr w:rsidR="004460FC" w:rsidRPr="00B23CB0" w14:paraId="297C5C50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987" w14:textId="53162AA8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05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845B4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C40" w14:textId="146F523D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 w:rsidRPr="000A3FDD">
              <w:rPr>
                <w:iCs/>
                <w:sz w:val="28"/>
                <w:szCs w:val="28"/>
              </w:rPr>
              <w:t xml:space="preserve"> грамотно </w:t>
            </w:r>
            <w:r w:rsidRPr="000A3FDD">
              <w:rPr>
                <w:bCs/>
                <w:sz w:val="28"/>
                <w:szCs w:val="28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 w:rsidRPr="000A3FDD">
              <w:rPr>
                <w:iCs/>
                <w:sz w:val="28"/>
                <w:szCs w:val="28"/>
              </w:rPr>
              <w:t>проявляет толерантность в рабочем коллективе</w:t>
            </w:r>
          </w:p>
        </w:tc>
      </w:tr>
      <w:tr w:rsidR="004460FC" w:rsidRPr="00B23CB0" w14:paraId="6EBB010C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138" w14:textId="0DB2B485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06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EA3CF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81D" w14:textId="1BC41B4D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>Обучающийся описывает значимость своей специальности</w:t>
            </w:r>
            <w:r w:rsidRPr="000A3FDD">
              <w:rPr>
                <w:bCs/>
                <w:i/>
                <w:iCs/>
                <w:sz w:val="28"/>
                <w:szCs w:val="28"/>
              </w:rPr>
              <w:t xml:space="preserve">; </w:t>
            </w:r>
            <w:r w:rsidRPr="000A3FDD">
              <w:rPr>
                <w:bCs/>
                <w:iCs/>
                <w:sz w:val="28"/>
                <w:szCs w:val="28"/>
              </w:rPr>
              <w:t>применяет стандарты антикоррупционного поведения</w:t>
            </w:r>
          </w:p>
        </w:tc>
      </w:tr>
      <w:tr w:rsidR="004460FC" w:rsidRPr="00B23CB0" w14:paraId="0ECDDAF2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243" w14:textId="4D58094D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07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0558EF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334" w14:textId="4569AEE2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t>Обучающийся 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</w:p>
        </w:tc>
      </w:tr>
      <w:tr w:rsidR="004460FC" w:rsidRPr="00B23CB0" w14:paraId="3400E76A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1C5B" w14:textId="0266DAC3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t>ОК 08</w:t>
            </w:r>
            <w:r>
              <w:rPr>
                <w:iCs/>
                <w:sz w:val="28"/>
                <w:szCs w:val="28"/>
              </w:rPr>
              <w:t>.</w:t>
            </w:r>
            <w:r w:rsidRPr="000A3FDD">
              <w:rPr>
                <w:iCs/>
                <w:sz w:val="28"/>
                <w:szCs w:val="28"/>
              </w:rPr>
              <w:t xml:space="preserve"> </w:t>
            </w:r>
            <w:r w:rsidRPr="00EA3CFC">
              <w:rPr>
                <w:sz w:val="28"/>
                <w:szCs w:val="28"/>
              </w:rPr>
              <w:t xml:space="preserve">Использовать средства </w:t>
            </w:r>
            <w:r w:rsidRPr="00EA3CFC">
              <w:rPr>
                <w:sz w:val="28"/>
                <w:szCs w:val="28"/>
              </w:rPr>
              <w:lastRenderedPageBreak/>
              <w:t>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980" w14:textId="3EE32955" w:rsidR="004460FC" w:rsidRPr="00B23CB0" w:rsidRDefault="004460FC" w:rsidP="004460FC">
            <w:r w:rsidRPr="000A3FDD">
              <w:rPr>
                <w:bCs/>
                <w:iCs/>
                <w:sz w:val="28"/>
                <w:szCs w:val="28"/>
              </w:rPr>
              <w:lastRenderedPageBreak/>
              <w:t>Обучающийся</w:t>
            </w:r>
            <w:r w:rsidRPr="000A3FDD">
              <w:rPr>
                <w:iCs/>
                <w:sz w:val="28"/>
                <w:szCs w:val="28"/>
              </w:rPr>
              <w:t xml:space="preserve"> использует физкультурно-</w:t>
            </w:r>
            <w:r w:rsidRPr="000A3FDD">
              <w:rPr>
                <w:iCs/>
                <w:sz w:val="28"/>
                <w:szCs w:val="28"/>
              </w:rPr>
              <w:lastRenderedPageBreak/>
              <w:t>оздоровительную 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перенапряжения, характерными для данной специальности</w:t>
            </w:r>
          </w:p>
        </w:tc>
      </w:tr>
      <w:tr w:rsidR="004460FC" w:rsidRPr="00B23CB0" w14:paraId="3755A6C1" w14:textId="77777777" w:rsidTr="008402F4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A759" w14:textId="2BB56817" w:rsidR="004460FC" w:rsidRPr="00B23CB0" w:rsidRDefault="004460FC" w:rsidP="004460FC">
            <w:pPr>
              <w:autoSpaceDE w:val="0"/>
              <w:autoSpaceDN w:val="0"/>
              <w:adjustRightInd w:val="0"/>
              <w:rPr>
                <w:bCs/>
              </w:rPr>
            </w:pPr>
            <w:r w:rsidRPr="000A3FDD">
              <w:rPr>
                <w:iCs/>
                <w:sz w:val="28"/>
                <w:szCs w:val="28"/>
              </w:rPr>
              <w:lastRenderedPageBreak/>
              <w:t xml:space="preserve">ОК 09 </w:t>
            </w:r>
            <w:r w:rsidRPr="00EA3CF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C66" w14:textId="209D66DC" w:rsidR="004460FC" w:rsidRPr="000A3FDD" w:rsidRDefault="004460FC" w:rsidP="004460FC">
            <w:pPr>
              <w:rPr>
                <w:sz w:val="28"/>
                <w:szCs w:val="28"/>
              </w:rPr>
            </w:pPr>
            <w:r w:rsidRPr="000A3FDD">
              <w:rPr>
                <w:bCs/>
                <w:iCs/>
                <w:sz w:val="28"/>
                <w:szCs w:val="28"/>
              </w:rPr>
              <w:t>Обучающийся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0A3FDD">
              <w:rPr>
                <w:sz w:val="28"/>
                <w:szCs w:val="28"/>
              </w:rPr>
              <w:t>читает чертежи, понимает содержание профессиональной документации, правильно е</w:t>
            </w:r>
            <w:r w:rsidR="008402F4">
              <w:rPr>
                <w:sz w:val="28"/>
                <w:szCs w:val="28"/>
              </w:rPr>
              <w:t>ё</w:t>
            </w:r>
            <w:r w:rsidRPr="000A3FDD">
              <w:rPr>
                <w:sz w:val="28"/>
                <w:szCs w:val="28"/>
              </w:rPr>
              <w:t xml:space="preserve"> использует;</w:t>
            </w:r>
          </w:p>
          <w:p w14:paraId="10B2D302" w14:textId="3153A149" w:rsidR="004460FC" w:rsidRPr="00B23CB0" w:rsidRDefault="004460FC" w:rsidP="004460FC">
            <w:r w:rsidRPr="000A3FDD">
              <w:rPr>
                <w:iCs/>
                <w:sz w:val="28"/>
                <w:szCs w:val="28"/>
              </w:rPr>
              <w:t>понимает общий смысл документов на иностранном языке на базовые профессиональные темы</w:t>
            </w:r>
          </w:p>
        </w:tc>
      </w:tr>
    </w:tbl>
    <w:p w14:paraId="67EBC94C" w14:textId="4C71F251" w:rsidR="00FA79DE" w:rsidRDefault="00FA79DE">
      <w:pPr>
        <w:widowControl w:val="0"/>
        <w:suppressAutoHyphens/>
        <w:jc w:val="both"/>
        <w:rPr>
          <w:i/>
        </w:rPr>
      </w:pPr>
    </w:p>
    <w:p w14:paraId="4A69F174" w14:textId="77777777" w:rsidR="00FA79DE" w:rsidRDefault="00FA79DE">
      <w:pPr>
        <w:rPr>
          <w:i/>
        </w:rPr>
      </w:pPr>
      <w:r>
        <w:rPr>
          <w:i/>
        </w:rPr>
        <w:br w:type="page"/>
      </w:r>
    </w:p>
    <w:p w14:paraId="03B5789F" w14:textId="77777777" w:rsidR="00FA79DE" w:rsidRPr="00FA79DE" w:rsidRDefault="00FA79DE" w:rsidP="00FA79DE">
      <w:pPr>
        <w:jc w:val="right"/>
        <w:rPr>
          <w:b/>
        </w:rPr>
      </w:pPr>
    </w:p>
    <w:p w14:paraId="63E10CE1" w14:textId="77777777" w:rsidR="00FA79DE" w:rsidRPr="00FA79DE" w:rsidRDefault="00FA79DE" w:rsidP="00FA79D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A79DE">
        <w:rPr>
          <w:b/>
          <w:sz w:val="28"/>
          <w:szCs w:val="28"/>
        </w:rPr>
        <w:t>Лист регистраций изменений,</w:t>
      </w:r>
    </w:p>
    <w:p w14:paraId="4BB7F884" w14:textId="77777777" w:rsidR="00FA79DE" w:rsidRPr="00FA79DE" w:rsidRDefault="00FA79DE" w:rsidP="00FA79D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r w:rsidRPr="00FA79DE">
        <w:rPr>
          <w:b/>
          <w:sz w:val="28"/>
          <w:szCs w:val="28"/>
        </w:rPr>
        <w:t xml:space="preserve">вносимых в рабочую программу учебной дисциплины </w:t>
      </w:r>
    </w:p>
    <w:tbl>
      <w:tblPr>
        <w:tblpPr w:leftFromText="180" w:rightFromText="180" w:vertAnchor="text" w:horzAnchor="margin" w:tblpXSpec="center" w:tblpY="17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88"/>
        <w:gridCol w:w="2853"/>
        <w:gridCol w:w="4143"/>
      </w:tblGrid>
      <w:tr w:rsidR="00FA79DE" w:rsidRPr="00FA79DE" w14:paraId="504C2940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C58E" w14:textId="77777777" w:rsidR="00FA79DE" w:rsidRPr="00FA79DE" w:rsidRDefault="00FA79DE" w:rsidP="00FA79DE">
            <w:pPr>
              <w:suppressAutoHyphens/>
              <w:jc w:val="center"/>
            </w:pPr>
            <w:r w:rsidRPr="00FA79DE">
              <w:t>№ изменений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BE1E" w14:textId="77777777" w:rsidR="00FA79DE" w:rsidRPr="00FA79DE" w:rsidRDefault="00FA79DE" w:rsidP="00FA79DE">
            <w:pPr>
              <w:suppressAutoHyphens/>
              <w:jc w:val="center"/>
            </w:pPr>
            <w:r w:rsidRPr="00FA79DE">
              <w:t>Дата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3D2C" w14:textId="77777777" w:rsidR="00FA79DE" w:rsidRPr="00FA79DE" w:rsidRDefault="00FA79DE" w:rsidP="00FA79DE">
            <w:pPr>
              <w:suppressAutoHyphens/>
              <w:jc w:val="center"/>
            </w:pPr>
            <w:r w:rsidRPr="00FA79DE">
              <w:t>Страницы  с изменениями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8446" w14:textId="77777777" w:rsidR="00FA79DE" w:rsidRPr="00FA79DE" w:rsidRDefault="00FA79DE" w:rsidP="00FA79DE">
            <w:pPr>
              <w:suppressAutoHyphens/>
              <w:jc w:val="center"/>
            </w:pPr>
            <w:r w:rsidRPr="00FA79DE">
              <w:t>Перечень и содержание измененных разделов программы</w:t>
            </w:r>
          </w:p>
        </w:tc>
      </w:tr>
      <w:tr w:rsidR="00FA79DE" w:rsidRPr="00FA79DE" w14:paraId="03CFA870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6275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CB1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FE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382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7EB4D2FE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BB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3DD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AC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50D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36A2B39A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137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806E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2C5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BF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CC667C1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D1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65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D8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20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02DDB97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1B3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105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435C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265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6B4418A5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3F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19E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EA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67DC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72D305E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54D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9AD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C1AD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DF30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ED2E9E7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0C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19E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B07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0F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01CE55B5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294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A8C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EF0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D40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EBCEF3B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1F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0FE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4C7C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AF8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191EC69E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7AA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53A8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3D5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70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0DEE3E02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DC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F51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AFE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E53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2D76AA88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7CC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1AD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17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012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668B870E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DEFA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FC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A83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3E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CA5B45F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621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4F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7FA3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AB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1249071C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033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648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302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F2C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61370CD4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4D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ABB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71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AA47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1383A36B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33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B3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04A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0BC7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71E5701D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658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9D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DE61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C7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756D7099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0EAA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3931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7CD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5A2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0CE82CE7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9B3E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3E2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447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287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1E496AB0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54D0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08F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559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AAA5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A79DE" w:rsidRPr="00FA79DE" w14:paraId="4159F645" w14:textId="77777777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740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666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11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264" w14:textId="77777777" w:rsidR="00FA79DE" w:rsidRPr="00FA79DE" w:rsidRDefault="00FA79DE" w:rsidP="00FA79D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3499D4B" w14:textId="77777777" w:rsidR="00FA79DE" w:rsidRPr="00FA79DE" w:rsidRDefault="00FA79DE" w:rsidP="00FA79D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443F5378" w14:textId="77777777" w:rsidR="00483341" w:rsidRPr="007E2172" w:rsidRDefault="00483341">
      <w:pPr>
        <w:widowControl w:val="0"/>
        <w:suppressAutoHyphens/>
        <w:jc w:val="both"/>
        <w:rPr>
          <w:i/>
        </w:rPr>
      </w:pPr>
      <w:bookmarkStart w:id="0" w:name="_GoBack"/>
      <w:bookmarkEnd w:id="0"/>
    </w:p>
    <w:sectPr w:rsidR="00483341" w:rsidRPr="007E2172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C27CB" w14:textId="77777777" w:rsidR="00793113" w:rsidRDefault="00793113">
      <w:r>
        <w:separator/>
      </w:r>
    </w:p>
  </w:endnote>
  <w:endnote w:type="continuationSeparator" w:id="0">
    <w:p w14:paraId="69D3E281" w14:textId="77777777" w:rsidR="00793113" w:rsidRDefault="0079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A3AF6" w14:textId="77777777" w:rsidR="00B23CB0" w:rsidRDefault="00B23CB0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A84985B" w14:textId="77777777" w:rsidR="00B23CB0" w:rsidRDefault="00B23CB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F7C6" w14:textId="77777777" w:rsidR="00B23CB0" w:rsidRDefault="00B23CB0">
    <w:pPr>
      <w:pStyle w:val="af"/>
      <w:jc w:val="center"/>
    </w:pPr>
  </w:p>
  <w:p w14:paraId="34494D6F" w14:textId="77777777" w:rsidR="00B23CB0" w:rsidRDefault="00B23CB0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0C012" w14:textId="77777777" w:rsidR="00B23CB0" w:rsidRDefault="00B23CB0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1F559DD" w14:textId="77777777" w:rsidR="00B23CB0" w:rsidRDefault="00B23CB0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57639" w14:textId="77777777" w:rsidR="00B23CB0" w:rsidRDefault="00B23CB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93DD0" w14:textId="77777777" w:rsidR="00793113" w:rsidRDefault="00793113">
      <w:r>
        <w:separator/>
      </w:r>
    </w:p>
  </w:footnote>
  <w:footnote w:type="continuationSeparator" w:id="0">
    <w:p w14:paraId="5F71851D" w14:textId="77777777" w:rsidR="00793113" w:rsidRDefault="00793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E1178"/>
    <w:multiLevelType w:val="hybridMultilevel"/>
    <w:tmpl w:val="4AA88598"/>
    <w:lvl w:ilvl="0" w:tplc="203888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B3F4C"/>
    <w:multiLevelType w:val="hybridMultilevel"/>
    <w:tmpl w:val="F2007C62"/>
    <w:lvl w:ilvl="0" w:tplc="EE2EE1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47AA9"/>
    <w:multiLevelType w:val="hybridMultilevel"/>
    <w:tmpl w:val="FED2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35B30"/>
    <w:multiLevelType w:val="hybridMultilevel"/>
    <w:tmpl w:val="FFE6A4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B66F4"/>
    <w:multiLevelType w:val="hybridMultilevel"/>
    <w:tmpl w:val="E7DEC348"/>
    <w:lvl w:ilvl="0" w:tplc="226CFD30">
      <w:start w:val="1"/>
      <w:numFmt w:val="decimal"/>
      <w:lvlText w:val="%1."/>
      <w:lvlJc w:val="left"/>
      <w:pPr>
        <w:ind w:left="1275" w:hanging="915"/>
      </w:pPr>
      <w:rPr>
        <w:rFonts w:hint="default"/>
        <w:b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56175"/>
    <w:multiLevelType w:val="multilevel"/>
    <w:tmpl w:val="844CC2B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1F355E5"/>
    <w:multiLevelType w:val="hybridMultilevel"/>
    <w:tmpl w:val="14A2FA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469F0B74"/>
    <w:multiLevelType w:val="hybridMultilevel"/>
    <w:tmpl w:val="D8909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91984"/>
    <w:multiLevelType w:val="multilevel"/>
    <w:tmpl w:val="382C4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B8F349D"/>
    <w:multiLevelType w:val="hybridMultilevel"/>
    <w:tmpl w:val="77D4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0E56AE1"/>
    <w:multiLevelType w:val="hybridMultilevel"/>
    <w:tmpl w:val="220EF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31A31"/>
    <w:multiLevelType w:val="hybridMultilevel"/>
    <w:tmpl w:val="8C842170"/>
    <w:lvl w:ilvl="0" w:tplc="EE2EE1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B203DB"/>
    <w:multiLevelType w:val="hybridMultilevel"/>
    <w:tmpl w:val="5418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3254D"/>
    <w:multiLevelType w:val="hybridMultilevel"/>
    <w:tmpl w:val="764EF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9F04E2C"/>
    <w:multiLevelType w:val="hybridMultilevel"/>
    <w:tmpl w:val="22F44D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DA44768"/>
    <w:multiLevelType w:val="hybridMultilevel"/>
    <w:tmpl w:val="4C40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E30FF"/>
    <w:multiLevelType w:val="hybridMultilevel"/>
    <w:tmpl w:val="09DECA76"/>
    <w:lvl w:ilvl="0" w:tplc="9496B9C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1"/>
  </w:num>
  <w:num w:numId="4">
    <w:abstractNumId w:val="4"/>
  </w:num>
  <w:num w:numId="5">
    <w:abstractNumId w:val="16"/>
  </w:num>
  <w:num w:numId="6">
    <w:abstractNumId w:val="25"/>
  </w:num>
  <w:num w:numId="7">
    <w:abstractNumId w:val="14"/>
  </w:num>
  <w:num w:numId="8">
    <w:abstractNumId w:val="32"/>
  </w:num>
  <w:num w:numId="9">
    <w:abstractNumId w:val="2"/>
  </w:num>
  <w:num w:numId="10">
    <w:abstractNumId w:val="5"/>
  </w:num>
  <w:num w:numId="11">
    <w:abstractNumId w:val="37"/>
  </w:num>
  <w:num w:numId="12">
    <w:abstractNumId w:val="1"/>
  </w:num>
  <w:num w:numId="13">
    <w:abstractNumId w:val="13"/>
  </w:num>
  <w:num w:numId="14">
    <w:abstractNumId w:val="10"/>
  </w:num>
  <w:num w:numId="15">
    <w:abstractNumId w:val="17"/>
  </w:num>
  <w:num w:numId="16">
    <w:abstractNumId w:val="27"/>
  </w:num>
  <w:num w:numId="17">
    <w:abstractNumId w:val="30"/>
  </w:num>
  <w:num w:numId="18">
    <w:abstractNumId w:val="39"/>
  </w:num>
  <w:num w:numId="19">
    <w:abstractNumId w:val="35"/>
  </w:num>
  <w:num w:numId="20">
    <w:abstractNumId w:val="38"/>
  </w:num>
  <w:num w:numId="21">
    <w:abstractNumId w:val="0"/>
  </w:num>
  <w:num w:numId="22">
    <w:abstractNumId w:val="20"/>
  </w:num>
  <w:num w:numId="23">
    <w:abstractNumId w:val="19"/>
  </w:num>
  <w:num w:numId="24">
    <w:abstractNumId w:val="21"/>
  </w:num>
  <w:num w:numId="25">
    <w:abstractNumId w:val="26"/>
  </w:num>
  <w:num w:numId="26">
    <w:abstractNumId w:val="28"/>
  </w:num>
  <w:num w:numId="27">
    <w:abstractNumId w:val="24"/>
  </w:num>
  <w:num w:numId="28">
    <w:abstractNumId w:val="31"/>
  </w:num>
  <w:num w:numId="29">
    <w:abstractNumId w:val="22"/>
  </w:num>
  <w:num w:numId="30">
    <w:abstractNumId w:val="40"/>
  </w:num>
  <w:num w:numId="31">
    <w:abstractNumId w:val="12"/>
  </w:num>
  <w:num w:numId="32">
    <w:abstractNumId w:val="11"/>
  </w:num>
  <w:num w:numId="33">
    <w:abstractNumId w:val="18"/>
  </w:num>
  <w:num w:numId="34">
    <w:abstractNumId w:val="42"/>
  </w:num>
  <w:num w:numId="35">
    <w:abstractNumId w:val="34"/>
  </w:num>
  <w:num w:numId="36">
    <w:abstractNumId w:val="29"/>
  </w:num>
  <w:num w:numId="37">
    <w:abstractNumId w:val="3"/>
  </w:num>
  <w:num w:numId="38">
    <w:abstractNumId w:val="33"/>
  </w:num>
  <w:num w:numId="39">
    <w:abstractNumId w:val="8"/>
  </w:num>
  <w:num w:numId="40">
    <w:abstractNumId w:val="23"/>
  </w:num>
  <w:num w:numId="41">
    <w:abstractNumId w:val="9"/>
  </w:num>
  <w:num w:numId="42">
    <w:abstractNumId w:val="36"/>
  </w:num>
  <w:num w:numId="43">
    <w:abstractNumId w:val="4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3A84"/>
    <w:rsid w:val="00004734"/>
    <w:rsid w:val="00010B1D"/>
    <w:rsid w:val="00013A54"/>
    <w:rsid w:val="00026446"/>
    <w:rsid w:val="00030102"/>
    <w:rsid w:val="00033BD9"/>
    <w:rsid w:val="000377B2"/>
    <w:rsid w:val="00040E09"/>
    <w:rsid w:val="000458C8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B2CBA"/>
    <w:rsid w:val="000C0E95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3586"/>
    <w:rsid w:val="0010443F"/>
    <w:rsid w:val="00105471"/>
    <w:rsid w:val="00106480"/>
    <w:rsid w:val="0011242C"/>
    <w:rsid w:val="0011375E"/>
    <w:rsid w:val="001165D9"/>
    <w:rsid w:val="00120C65"/>
    <w:rsid w:val="00130A38"/>
    <w:rsid w:val="00134D6C"/>
    <w:rsid w:val="001355A4"/>
    <w:rsid w:val="0014522E"/>
    <w:rsid w:val="00151887"/>
    <w:rsid w:val="00154EA0"/>
    <w:rsid w:val="00155A79"/>
    <w:rsid w:val="00166168"/>
    <w:rsid w:val="001663E3"/>
    <w:rsid w:val="001713E4"/>
    <w:rsid w:val="00172693"/>
    <w:rsid w:val="00172B68"/>
    <w:rsid w:val="001804CB"/>
    <w:rsid w:val="0018478F"/>
    <w:rsid w:val="00185914"/>
    <w:rsid w:val="00186EA0"/>
    <w:rsid w:val="00187A4E"/>
    <w:rsid w:val="001A14F3"/>
    <w:rsid w:val="001A2346"/>
    <w:rsid w:val="001B1CD6"/>
    <w:rsid w:val="001B26F1"/>
    <w:rsid w:val="001B40C3"/>
    <w:rsid w:val="001C1A2D"/>
    <w:rsid w:val="001D0188"/>
    <w:rsid w:val="001D0E7B"/>
    <w:rsid w:val="001D2214"/>
    <w:rsid w:val="001E06DE"/>
    <w:rsid w:val="001E7025"/>
    <w:rsid w:val="001E7128"/>
    <w:rsid w:val="001F3384"/>
    <w:rsid w:val="001F36BE"/>
    <w:rsid w:val="001F5100"/>
    <w:rsid w:val="001F657C"/>
    <w:rsid w:val="001F6C29"/>
    <w:rsid w:val="002024FB"/>
    <w:rsid w:val="002038F8"/>
    <w:rsid w:val="00203DF7"/>
    <w:rsid w:val="00206C48"/>
    <w:rsid w:val="00210403"/>
    <w:rsid w:val="00211E37"/>
    <w:rsid w:val="002152FF"/>
    <w:rsid w:val="00220E9B"/>
    <w:rsid w:val="00235D7A"/>
    <w:rsid w:val="002376CD"/>
    <w:rsid w:val="0024353D"/>
    <w:rsid w:val="00244DF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05CD"/>
    <w:rsid w:val="002830A1"/>
    <w:rsid w:val="00291F32"/>
    <w:rsid w:val="00295337"/>
    <w:rsid w:val="00295838"/>
    <w:rsid w:val="002A093B"/>
    <w:rsid w:val="002B0656"/>
    <w:rsid w:val="002B243A"/>
    <w:rsid w:val="002B4C5E"/>
    <w:rsid w:val="002C5116"/>
    <w:rsid w:val="002C5842"/>
    <w:rsid w:val="002C73D3"/>
    <w:rsid w:val="002D0793"/>
    <w:rsid w:val="002D51A2"/>
    <w:rsid w:val="002D5F1B"/>
    <w:rsid w:val="002E0402"/>
    <w:rsid w:val="002E4E91"/>
    <w:rsid w:val="002E6814"/>
    <w:rsid w:val="002E72DF"/>
    <w:rsid w:val="002F0B13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4E39"/>
    <w:rsid w:val="003920A1"/>
    <w:rsid w:val="00395AAD"/>
    <w:rsid w:val="003A093B"/>
    <w:rsid w:val="003A6FAA"/>
    <w:rsid w:val="003B2B6F"/>
    <w:rsid w:val="003B4AB5"/>
    <w:rsid w:val="003B4EDB"/>
    <w:rsid w:val="003B5991"/>
    <w:rsid w:val="003C5AF2"/>
    <w:rsid w:val="003D08C8"/>
    <w:rsid w:val="003D18CF"/>
    <w:rsid w:val="003D341E"/>
    <w:rsid w:val="003D69CC"/>
    <w:rsid w:val="003E0FBC"/>
    <w:rsid w:val="003E5CD5"/>
    <w:rsid w:val="003F60AB"/>
    <w:rsid w:val="00400BFE"/>
    <w:rsid w:val="00404595"/>
    <w:rsid w:val="00404874"/>
    <w:rsid w:val="00405F60"/>
    <w:rsid w:val="004063F0"/>
    <w:rsid w:val="004116F3"/>
    <w:rsid w:val="00413F18"/>
    <w:rsid w:val="00421858"/>
    <w:rsid w:val="0042381A"/>
    <w:rsid w:val="004241F3"/>
    <w:rsid w:val="00435659"/>
    <w:rsid w:val="00440E26"/>
    <w:rsid w:val="004419BB"/>
    <w:rsid w:val="004460FC"/>
    <w:rsid w:val="0045551E"/>
    <w:rsid w:val="004560CD"/>
    <w:rsid w:val="00463EFB"/>
    <w:rsid w:val="00470413"/>
    <w:rsid w:val="00473122"/>
    <w:rsid w:val="004759F0"/>
    <w:rsid w:val="004773B8"/>
    <w:rsid w:val="00480D6F"/>
    <w:rsid w:val="00483341"/>
    <w:rsid w:val="00486AF9"/>
    <w:rsid w:val="0049015F"/>
    <w:rsid w:val="00491F61"/>
    <w:rsid w:val="00491FAA"/>
    <w:rsid w:val="00492935"/>
    <w:rsid w:val="00492BE6"/>
    <w:rsid w:val="00492F6D"/>
    <w:rsid w:val="00493934"/>
    <w:rsid w:val="0049646A"/>
    <w:rsid w:val="004A1296"/>
    <w:rsid w:val="004B5D49"/>
    <w:rsid w:val="004C3D21"/>
    <w:rsid w:val="004C5780"/>
    <w:rsid w:val="004C5946"/>
    <w:rsid w:val="004C79A1"/>
    <w:rsid w:val="004C7E46"/>
    <w:rsid w:val="004D5ADF"/>
    <w:rsid w:val="004E2076"/>
    <w:rsid w:val="004E579E"/>
    <w:rsid w:val="004E6AE3"/>
    <w:rsid w:val="004F257B"/>
    <w:rsid w:val="004F69AC"/>
    <w:rsid w:val="00500A83"/>
    <w:rsid w:val="005040D8"/>
    <w:rsid w:val="00512333"/>
    <w:rsid w:val="00512A87"/>
    <w:rsid w:val="00520B9C"/>
    <w:rsid w:val="00523B7D"/>
    <w:rsid w:val="00524694"/>
    <w:rsid w:val="00531020"/>
    <w:rsid w:val="0053413B"/>
    <w:rsid w:val="00543A1D"/>
    <w:rsid w:val="005453AF"/>
    <w:rsid w:val="0055222A"/>
    <w:rsid w:val="00554C82"/>
    <w:rsid w:val="005565E0"/>
    <w:rsid w:val="00561C69"/>
    <w:rsid w:val="00570119"/>
    <w:rsid w:val="0058449B"/>
    <w:rsid w:val="00586B54"/>
    <w:rsid w:val="0059554C"/>
    <w:rsid w:val="00597BD0"/>
    <w:rsid w:val="005A6318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E62CC"/>
    <w:rsid w:val="005F4094"/>
    <w:rsid w:val="005F522C"/>
    <w:rsid w:val="0061330B"/>
    <w:rsid w:val="00616C7F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67311"/>
    <w:rsid w:val="00674E5B"/>
    <w:rsid w:val="006767D9"/>
    <w:rsid w:val="006937BD"/>
    <w:rsid w:val="006A3648"/>
    <w:rsid w:val="006A5323"/>
    <w:rsid w:val="006B212D"/>
    <w:rsid w:val="006B46EC"/>
    <w:rsid w:val="006C4B80"/>
    <w:rsid w:val="006C5F7E"/>
    <w:rsid w:val="006C745C"/>
    <w:rsid w:val="006E3FA2"/>
    <w:rsid w:val="006E58D4"/>
    <w:rsid w:val="006F1D0A"/>
    <w:rsid w:val="006F24C6"/>
    <w:rsid w:val="006F279D"/>
    <w:rsid w:val="006F30E3"/>
    <w:rsid w:val="006F73C1"/>
    <w:rsid w:val="00700BCD"/>
    <w:rsid w:val="007041B2"/>
    <w:rsid w:val="00705917"/>
    <w:rsid w:val="00724D42"/>
    <w:rsid w:val="007274ED"/>
    <w:rsid w:val="00730CEB"/>
    <w:rsid w:val="00731121"/>
    <w:rsid w:val="007410B5"/>
    <w:rsid w:val="00744944"/>
    <w:rsid w:val="0074785E"/>
    <w:rsid w:val="007478FF"/>
    <w:rsid w:val="00747972"/>
    <w:rsid w:val="00763F91"/>
    <w:rsid w:val="00766BCF"/>
    <w:rsid w:val="0077357F"/>
    <w:rsid w:val="00774432"/>
    <w:rsid w:val="00780509"/>
    <w:rsid w:val="00793113"/>
    <w:rsid w:val="00793311"/>
    <w:rsid w:val="007A7067"/>
    <w:rsid w:val="007A7474"/>
    <w:rsid w:val="007B051D"/>
    <w:rsid w:val="007B579D"/>
    <w:rsid w:val="007B6FA7"/>
    <w:rsid w:val="007C294D"/>
    <w:rsid w:val="007D1767"/>
    <w:rsid w:val="007E2172"/>
    <w:rsid w:val="007E2272"/>
    <w:rsid w:val="007E2640"/>
    <w:rsid w:val="007E30AF"/>
    <w:rsid w:val="007E369F"/>
    <w:rsid w:val="007E3AAB"/>
    <w:rsid w:val="007E42F1"/>
    <w:rsid w:val="007E587B"/>
    <w:rsid w:val="007F3857"/>
    <w:rsid w:val="007F7ED7"/>
    <w:rsid w:val="00802B4E"/>
    <w:rsid w:val="00821F87"/>
    <w:rsid w:val="008319E8"/>
    <w:rsid w:val="008375A9"/>
    <w:rsid w:val="008402F4"/>
    <w:rsid w:val="008442B0"/>
    <w:rsid w:val="00853F51"/>
    <w:rsid w:val="00854DE7"/>
    <w:rsid w:val="00861702"/>
    <w:rsid w:val="00861A82"/>
    <w:rsid w:val="008620B1"/>
    <w:rsid w:val="00864FB3"/>
    <w:rsid w:val="00896A28"/>
    <w:rsid w:val="008A03D1"/>
    <w:rsid w:val="008B3081"/>
    <w:rsid w:val="008B3214"/>
    <w:rsid w:val="008B3467"/>
    <w:rsid w:val="008C7F19"/>
    <w:rsid w:val="008D47DA"/>
    <w:rsid w:val="008E2112"/>
    <w:rsid w:val="008F4989"/>
    <w:rsid w:val="008F57C1"/>
    <w:rsid w:val="009010E2"/>
    <w:rsid w:val="0090217F"/>
    <w:rsid w:val="00914902"/>
    <w:rsid w:val="00917049"/>
    <w:rsid w:val="00917131"/>
    <w:rsid w:val="00917851"/>
    <w:rsid w:val="009221F0"/>
    <w:rsid w:val="0092762E"/>
    <w:rsid w:val="0093293F"/>
    <w:rsid w:val="00937238"/>
    <w:rsid w:val="0094264E"/>
    <w:rsid w:val="00942871"/>
    <w:rsid w:val="00943E7C"/>
    <w:rsid w:val="009560B9"/>
    <w:rsid w:val="00957766"/>
    <w:rsid w:val="00963770"/>
    <w:rsid w:val="00964095"/>
    <w:rsid w:val="00966270"/>
    <w:rsid w:val="00971264"/>
    <w:rsid w:val="00972654"/>
    <w:rsid w:val="00973FC5"/>
    <w:rsid w:val="0097787E"/>
    <w:rsid w:val="00984075"/>
    <w:rsid w:val="009939C2"/>
    <w:rsid w:val="00995E84"/>
    <w:rsid w:val="009A67E2"/>
    <w:rsid w:val="009A7073"/>
    <w:rsid w:val="009A7B34"/>
    <w:rsid w:val="009B059F"/>
    <w:rsid w:val="009B1BB5"/>
    <w:rsid w:val="009B36B7"/>
    <w:rsid w:val="009B5AA0"/>
    <w:rsid w:val="009B64CF"/>
    <w:rsid w:val="009C3023"/>
    <w:rsid w:val="009C4FB0"/>
    <w:rsid w:val="009D7743"/>
    <w:rsid w:val="009E16AC"/>
    <w:rsid w:val="009E7B01"/>
    <w:rsid w:val="009F35F5"/>
    <w:rsid w:val="00A003A6"/>
    <w:rsid w:val="00A01D81"/>
    <w:rsid w:val="00A03EFF"/>
    <w:rsid w:val="00A108E0"/>
    <w:rsid w:val="00A1183A"/>
    <w:rsid w:val="00A20A8B"/>
    <w:rsid w:val="00A23EB1"/>
    <w:rsid w:val="00A318F0"/>
    <w:rsid w:val="00A371C6"/>
    <w:rsid w:val="00A41AB0"/>
    <w:rsid w:val="00A50E70"/>
    <w:rsid w:val="00A51CED"/>
    <w:rsid w:val="00A521EB"/>
    <w:rsid w:val="00A5327D"/>
    <w:rsid w:val="00A54B7B"/>
    <w:rsid w:val="00A55148"/>
    <w:rsid w:val="00A55387"/>
    <w:rsid w:val="00A56E15"/>
    <w:rsid w:val="00A74573"/>
    <w:rsid w:val="00A76255"/>
    <w:rsid w:val="00A772BF"/>
    <w:rsid w:val="00A81357"/>
    <w:rsid w:val="00A83705"/>
    <w:rsid w:val="00A86723"/>
    <w:rsid w:val="00A86B7E"/>
    <w:rsid w:val="00A905C0"/>
    <w:rsid w:val="00A94BEE"/>
    <w:rsid w:val="00A97693"/>
    <w:rsid w:val="00AA3CA4"/>
    <w:rsid w:val="00AA482B"/>
    <w:rsid w:val="00AA673D"/>
    <w:rsid w:val="00AB0C38"/>
    <w:rsid w:val="00AB29EB"/>
    <w:rsid w:val="00AB4DCF"/>
    <w:rsid w:val="00AC7685"/>
    <w:rsid w:val="00AD15A5"/>
    <w:rsid w:val="00AD1D91"/>
    <w:rsid w:val="00AD510F"/>
    <w:rsid w:val="00AE496B"/>
    <w:rsid w:val="00AE6A2B"/>
    <w:rsid w:val="00AF0C9B"/>
    <w:rsid w:val="00AF5393"/>
    <w:rsid w:val="00B039C1"/>
    <w:rsid w:val="00B06A4C"/>
    <w:rsid w:val="00B104F0"/>
    <w:rsid w:val="00B11C2D"/>
    <w:rsid w:val="00B16510"/>
    <w:rsid w:val="00B214D4"/>
    <w:rsid w:val="00B21E3D"/>
    <w:rsid w:val="00B23CB0"/>
    <w:rsid w:val="00B2420E"/>
    <w:rsid w:val="00B2477D"/>
    <w:rsid w:val="00B25568"/>
    <w:rsid w:val="00B27F0D"/>
    <w:rsid w:val="00B36680"/>
    <w:rsid w:val="00B37C70"/>
    <w:rsid w:val="00B4612E"/>
    <w:rsid w:val="00B54FED"/>
    <w:rsid w:val="00B56D52"/>
    <w:rsid w:val="00B60A04"/>
    <w:rsid w:val="00B701F6"/>
    <w:rsid w:val="00B81FD9"/>
    <w:rsid w:val="00B86673"/>
    <w:rsid w:val="00B86843"/>
    <w:rsid w:val="00B87620"/>
    <w:rsid w:val="00B91BA7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BF7363"/>
    <w:rsid w:val="00C02799"/>
    <w:rsid w:val="00C0365B"/>
    <w:rsid w:val="00C05B74"/>
    <w:rsid w:val="00C148C1"/>
    <w:rsid w:val="00C15E10"/>
    <w:rsid w:val="00C2520A"/>
    <w:rsid w:val="00C30C2C"/>
    <w:rsid w:val="00C33EE8"/>
    <w:rsid w:val="00C4335B"/>
    <w:rsid w:val="00C522B7"/>
    <w:rsid w:val="00C52589"/>
    <w:rsid w:val="00C6074A"/>
    <w:rsid w:val="00C62F06"/>
    <w:rsid w:val="00C6321D"/>
    <w:rsid w:val="00C63DCC"/>
    <w:rsid w:val="00C6710D"/>
    <w:rsid w:val="00C73A47"/>
    <w:rsid w:val="00C754A8"/>
    <w:rsid w:val="00C879D2"/>
    <w:rsid w:val="00C92546"/>
    <w:rsid w:val="00C94BB5"/>
    <w:rsid w:val="00C94FAB"/>
    <w:rsid w:val="00CA1759"/>
    <w:rsid w:val="00CA4E38"/>
    <w:rsid w:val="00CB0575"/>
    <w:rsid w:val="00CB0856"/>
    <w:rsid w:val="00CC1CCC"/>
    <w:rsid w:val="00CC34AC"/>
    <w:rsid w:val="00CC6AB8"/>
    <w:rsid w:val="00CD1014"/>
    <w:rsid w:val="00CD13BE"/>
    <w:rsid w:val="00CD28E9"/>
    <w:rsid w:val="00CD3B1D"/>
    <w:rsid w:val="00CD5F05"/>
    <w:rsid w:val="00CE2957"/>
    <w:rsid w:val="00CE4132"/>
    <w:rsid w:val="00CF03C4"/>
    <w:rsid w:val="00CF448D"/>
    <w:rsid w:val="00CF4B35"/>
    <w:rsid w:val="00D04456"/>
    <w:rsid w:val="00D116F9"/>
    <w:rsid w:val="00D2035F"/>
    <w:rsid w:val="00D35570"/>
    <w:rsid w:val="00D37CB7"/>
    <w:rsid w:val="00D57B49"/>
    <w:rsid w:val="00D6529F"/>
    <w:rsid w:val="00D665D1"/>
    <w:rsid w:val="00D73DA2"/>
    <w:rsid w:val="00D7735D"/>
    <w:rsid w:val="00D826D0"/>
    <w:rsid w:val="00D91DDD"/>
    <w:rsid w:val="00D922EF"/>
    <w:rsid w:val="00D955AF"/>
    <w:rsid w:val="00D955C4"/>
    <w:rsid w:val="00D968B3"/>
    <w:rsid w:val="00D974F0"/>
    <w:rsid w:val="00DA397E"/>
    <w:rsid w:val="00DA4364"/>
    <w:rsid w:val="00DA515B"/>
    <w:rsid w:val="00DA5DC9"/>
    <w:rsid w:val="00DA6551"/>
    <w:rsid w:val="00DA6C64"/>
    <w:rsid w:val="00DC7383"/>
    <w:rsid w:val="00DC7384"/>
    <w:rsid w:val="00DD41C0"/>
    <w:rsid w:val="00DE003F"/>
    <w:rsid w:val="00DF0403"/>
    <w:rsid w:val="00DF1538"/>
    <w:rsid w:val="00DF4E91"/>
    <w:rsid w:val="00E00538"/>
    <w:rsid w:val="00E02EEE"/>
    <w:rsid w:val="00E032AA"/>
    <w:rsid w:val="00E10A04"/>
    <w:rsid w:val="00E1401B"/>
    <w:rsid w:val="00E16532"/>
    <w:rsid w:val="00E21C40"/>
    <w:rsid w:val="00E23351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7D65"/>
    <w:rsid w:val="00E71E11"/>
    <w:rsid w:val="00E7438B"/>
    <w:rsid w:val="00E746F8"/>
    <w:rsid w:val="00E84C25"/>
    <w:rsid w:val="00EA232E"/>
    <w:rsid w:val="00EC0516"/>
    <w:rsid w:val="00EC46D8"/>
    <w:rsid w:val="00EC5119"/>
    <w:rsid w:val="00ED2CD4"/>
    <w:rsid w:val="00ED3F41"/>
    <w:rsid w:val="00ED4D14"/>
    <w:rsid w:val="00ED678C"/>
    <w:rsid w:val="00EE2937"/>
    <w:rsid w:val="00EE5EE6"/>
    <w:rsid w:val="00EF522A"/>
    <w:rsid w:val="00F02DDE"/>
    <w:rsid w:val="00F03990"/>
    <w:rsid w:val="00F03EBD"/>
    <w:rsid w:val="00F10330"/>
    <w:rsid w:val="00F13788"/>
    <w:rsid w:val="00F1640E"/>
    <w:rsid w:val="00F174FE"/>
    <w:rsid w:val="00F22654"/>
    <w:rsid w:val="00F25BB6"/>
    <w:rsid w:val="00F34FB3"/>
    <w:rsid w:val="00F37BF1"/>
    <w:rsid w:val="00F37F38"/>
    <w:rsid w:val="00F43530"/>
    <w:rsid w:val="00F4731F"/>
    <w:rsid w:val="00F509BA"/>
    <w:rsid w:val="00F52BAA"/>
    <w:rsid w:val="00F55616"/>
    <w:rsid w:val="00F72B8A"/>
    <w:rsid w:val="00F76771"/>
    <w:rsid w:val="00F81156"/>
    <w:rsid w:val="00F833D7"/>
    <w:rsid w:val="00F83E0C"/>
    <w:rsid w:val="00F96AB6"/>
    <w:rsid w:val="00FA4523"/>
    <w:rsid w:val="00FA79DE"/>
    <w:rsid w:val="00FB59EE"/>
    <w:rsid w:val="00FB6E93"/>
    <w:rsid w:val="00FC2501"/>
    <w:rsid w:val="00FD00D5"/>
    <w:rsid w:val="00FE0F00"/>
    <w:rsid w:val="00FE25B7"/>
    <w:rsid w:val="00FE3FAA"/>
    <w:rsid w:val="00FE5458"/>
    <w:rsid w:val="00FE7D67"/>
    <w:rsid w:val="00FF437C"/>
    <w:rsid w:val="00FF4CCA"/>
    <w:rsid w:val="00FF6AC7"/>
    <w:rsid w:val="00FF7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AC6D"/>
  <w15:docId w15:val="{0FC9F1B8-4394-4156-B693-B8E010F3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5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apple-converted-space">
    <w:name w:val="apple-converted-space"/>
    <w:basedOn w:val="a0"/>
    <w:rsid w:val="00E23351"/>
  </w:style>
  <w:style w:type="paragraph" w:customStyle="1" w:styleId="s1">
    <w:name w:val="s_1"/>
    <w:basedOn w:val="a"/>
    <w:rsid w:val="009B64CF"/>
    <w:pPr>
      <w:spacing w:before="100" w:beforeAutospacing="1" w:after="100" w:afterAutospacing="1"/>
    </w:pPr>
  </w:style>
  <w:style w:type="character" w:customStyle="1" w:styleId="layout">
    <w:name w:val="layout"/>
    <w:rsid w:val="006767D9"/>
  </w:style>
  <w:style w:type="paragraph" w:styleId="af6">
    <w:name w:val="List"/>
    <w:basedOn w:val="a"/>
    <w:uiPriority w:val="99"/>
    <w:rsid w:val="008375A9"/>
    <w:pPr>
      <w:ind w:left="283" w:hanging="283"/>
      <w:contextualSpacing/>
    </w:pPr>
  </w:style>
  <w:style w:type="paragraph" w:customStyle="1" w:styleId="book-description">
    <w:name w:val="book-description"/>
    <w:basedOn w:val="a"/>
    <w:rsid w:val="003F60AB"/>
    <w:pPr>
      <w:spacing w:before="100" w:beforeAutospacing="1" w:after="100" w:afterAutospacing="1"/>
    </w:pPr>
  </w:style>
  <w:style w:type="character" w:styleId="af7">
    <w:name w:val="Emphasis"/>
    <w:qFormat/>
    <w:rsid w:val="001355A4"/>
    <w:rPr>
      <w:rFonts w:cs="Times New Roman"/>
      <w:i/>
    </w:rPr>
  </w:style>
  <w:style w:type="paragraph" w:customStyle="1" w:styleId="ConsPlusNormal">
    <w:name w:val="ConsPlusNormal"/>
    <w:rsid w:val="001355A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3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2835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6615.html" TargetMode="External"/><Relationship Id="rId17" Type="http://schemas.openxmlformats.org/officeDocument/2006/relationships/hyperlink" Target="https://www.iprbookshop.ru/10516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86508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878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6619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3F82A-F448-4352-9508-D1D77DAA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183</TotalTime>
  <Pages>16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22458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27</cp:revision>
  <cp:lastPrinted>2022-05-18T10:29:00Z</cp:lastPrinted>
  <dcterms:created xsi:type="dcterms:W3CDTF">2017-07-05T14:29:00Z</dcterms:created>
  <dcterms:modified xsi:type="dcterms:W3CDTF">2024-06-24T08:00:00Z</dcterms:modified>
</cp:coreProperties>
</file>